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4AD6C" w14:textId="056926F9" w:rsidR="001E35D3" w:rsidRPr="0033027D" w:rsidRDefault="001E35D3" w:rsidP="001E35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809302"/>
      <w:bookmarkStart w:id="1" w:name="_Hlk491845607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#83</w:t>
      </w:r>
      <w:r>
        <w:rPr>
          <w:b/>
          <w:noProof/>
          <w:sz w:val="24"/>
        </w:rPr>
        <w:tab/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19</w:t>
      </w:r>
      <w:r w:rsidR="00331C48">
        <w:rPr>
          <w:b/>
          <w:noProof/>
          <w:sz w:val="24"/>
        </w:rPr>
        <w:t>0</w:t>
      </w:r>
      <w:r w:rsidR="00331C48" w:rsidRPr="00331C48">
        <w:rPr>
          <w:b/>
          <w:noProof/>
          <w:sz w:val="24"/>
        </w:rPr>
        <w:t>689</w:t>
      </w:r>
    </w:p>
    <w:p w14:paraId="1CD58903" w14:textId="67479D8B" w:rsidR="006A45BA" w:rsidRPr="00D97157" w:rsidRDefault="001E35D3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Shenzhen, China</w:t>
      </w:r>
      <w:r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18-21, 2019</w:t>
      </w:r>
      <w:bookmarkEnd w:id="0"/>
      <w:bookmarkEnd w:id="1"/>
      <w:r w:rsidR="008E0C1E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8E0C1E" w:rsidRPr="00E850EA">
        <w:rPr>
          <w:rFonts w:eastAsia="Batang" w:cs="Arial"/>
          <w:sz w:val="18"/>
          <w:szCs w:val="18"/>
          <w:lang w:eastAsia="zh-CN"/>
        </w:rPr>
        <w:t>RP-</w:t>
      </w:r>
      <w:r w:rsidR="008E0C1E" w:rsidRPr="00D97157">
        <w:rPr>
          <w:rFonts w:eastAsia="Batang" w:cs="Arial"/>
          <w:sz w:val="18"/>
          <w:szCs w:val="18"/>
          <w:lang w:eastAsia="zh-CN"/>
        </w:rPr>
        <w:t>182256</w:t>
      </w:r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4303767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85D0E">
        <w:t>R16_</w:t>
      </w:r>
      <w:r w:rsidR="00D85D0E">
        <w:rPr>
          <w:lang w:eastAsia="ja-JP"/>
        </w:rPr>
        <w:t>NR</w:t>
      </w:r>
      <w:r w:rsidR="00D85D0E">
        <w:t xml:space="preserve">_CA_ </w:t>
      </w:r>
      <w:r w:rsidR="00D85D0E">
        <w:rPr>
          <w:lang w:eastAsia="ja-JP"/>
        </w:rPr>
        <w:t>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57295F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57295F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2920A9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14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17F95B5F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59BDECF2" w14:textId="5433091A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15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1AE56BCD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652BDB03" w14:textId="6E655343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391830BA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21B67C48" w14:textId="70120FEE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63184D86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7278CDDD" w14:textId="3663069D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2920A9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06593A7F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8F4496A" w14:textId="2825D5C8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38AA1EE7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366DF65B" w14:textId="71706420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7FBE0227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67F0A35" w14:textId="37658CFA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2CC_DL_n48B_2CC_UL_n48B_BCS0</w:t>
            </w:r>
          </w:p>
        </w:tc>
        <w:tc>
          <w:tcPr>
            <w:tcW w:w="709" w:type="dxa"/>
          </w:tcPr>
          <w:p w14:paraId="22B73E7D" w14:textId="4DDE2192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AE513D4" w14:textId="5DBAB435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136A4B9" w14:textId="5EA02ABF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5A3F06" w14:textId="4194C4E4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9309FB9" w14:textId="03524110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796C4E2D" w14:textId="0596BB50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2CC_DL_n48B_1CC_UL_n48A_BCS0</w:t>
            </w:r>
          </w:p>
        </w:tc>
      </w:tr>
      <w:tr w:rsidR="002920A9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642B6583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6DBA9A95" w14:textId="6FE24D18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0FB2CCCB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64E1C45B" w14:textId="596745A3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04F58AE9" w14:textId="77777777" w:rsidTr="002920A9">
        <w:trPr>
          <w:cantSplit/>
          <w:trHeight w:val="281"/>
        </w:trPr>
        <w:tc>
          <w:tcPr>
            <w:tcW w:w="636" w:type="dxa"/>
          </w:tcPr>
          <w:p w14:paraId="3C5D584F" w14:textId="69E75966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411A936" w14:textId="6B5DA06D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2CC_DL_n48C_2CC _UL_n48C_BCS0</w:t>
            </w:r>
          </w:p>
        </w:tc>
        <w:tc>
          <w:tcPr>
            <w:tcW w:w="709" w:type="dxa"/>
          </w:tcPr>
          <w:p w14:paraId="149566A5" w14:textId="01E077E7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28F7C3E" w14:textId="1B64879A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59E2820" w14:textId="7AB2D8A4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F75FFAE" w14:textId="3A2DF72D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DEAEEC" w14:textId="10704CE5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5E95F30" w14:textId="3F42B4F9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2CC_DL_n48C_1CC _UL_n48A_BCS0</w:t>
            </w:r>
          </w:p>
        </w:tc>
      </w:tr>
      <w:tr w:rsidR="002920A9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63D2C25F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1E092B0" w14:textId="2777B465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2B258A6F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7BCB200" w14:textId="5A3C9B04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2920A9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2920A9" w:rsidRPr="00C31878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3F05F9E8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6C2CA4B" w14:textId="6350FF7D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7425BE14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3B9FA2EE" w14:textId="66F9F954" w:rsidR="002920A9" w:rsidRPr="00C31878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8529BD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8529BD" w:rsidRPr="002920A9" w:rsidRDefault="008529BD" w:rsidP="008529BD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8529BD" w:rsidRPr="002920A9" w:rsidRDefault="008529BD" w:rsidP="008529BD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8529BD" w:rsidRPr="002920A9" w:rsidRDefault="008529BD" w:rsidP="008529BD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8529BD" w:rsidRPr="002920A9" w:rsidRDefault="008529BD" w:rsidP="008529BD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8529BD" w:rsidRPr="002920A9" w:rsidRDefault="008529BD" w:rsidP="008529BD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8529BD" w:rsidRPr="002920A9" w:rsidRDefault="008529BD" w:rsidP="008529BD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1314532F" w:rsidR="008529BD" w:rsidRPr="002920A9" w:rsidRDefault="008529BD" w:rsidP="008529BD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A55588A" w14:textId="0DC7E661" w:rsidR="008529BD" w:rsidRPr="002920A9" w:rsidRDefault="008529BD" w:rsidP="008529BD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77777777" w:rsidR="00755797" w:rsidRDefault="00755797" w:rsidP="00755797">
      <w:pPr>
        <w:pStyle w:val="Caption"/>
        <w:keepNext/>
        <w:rPr>
          <w:sz w:val="28"/>
        </w:rPr>
      </w:pPr>
    </w:p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DL_n66(2A)_UL_66A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1CB93E65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099B7B1E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10" w14:textId="2CCED9E2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2920A9" w:rsidRPr="00204BA5" w14:paraId="1670CB8A" w14:textId="77777777" w:rsidTr="002920A9">
        <w:trPr>
          <w:cantSplit/>
        </w:trPr>
        <w:tc>
          <w:tcPr>
            <w:tcW w:w="636" w:type="dxa"/>
          </w:tcPr>
          <w:p w14:paraId="4A76F016" w14:textId="052E8737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E54B57" w14:textId="6505FF3A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2CC_DL_n2(2A)_BCS0</w:t>
            </w:r>
          </w:p>
        </w:tc>
        <w:tc>
          <w:tcPr>
            <w:tcW w:w="709" w:type="dxa"/>
          </w:tcPr>
          <w:p w14:paraId="2A883028" w14:textId="321D4164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45AC496B" w14:textId="276273B2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7D89745F" w14:textId="06FD2964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D424CEF" w14:textId="39299DDF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38E405F" w14:textId="0C9A44DD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5348444B" w14:textId="15508564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204BA5" w14:paraId="3011874F" w14:textId="77777777" w:rsidTr="002920A9">
        <w:trPr>
          <w:cantSplit/>
        </w:trPr>
        <w:tc>
          <w:tcPr>
            <w:tcW w:w="636" w:type="dxa"/>
          </w:tcPr>
          <w:p w14:paraId="003D1BE4" w14:textId="4D19FC28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363BA7E" w14:textId="78EB7886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2CC_DL_n2(2A)_1CC_UL_n2A_BCS0</w:t>
            </w:r>
          </w:p>
        </w:tc>
        <w:tc>
          <w:tcPr>
            <w:tcW w:w="709" w:type="dxa"/>
          </w:tcPr>
          <w:p w14:paraId="63F6443F" w14:textId="7C7B9F64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9A51041" w14:textId="2D9EC321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4C6D98FB" w14:textId="3EB08FF2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7" w:history="1">
              <w:r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392A955" w14:textId="168F1148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76D4AE" w14:textId="0996ACE2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05C9F6E6" w14:textId="747316A4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1E8D9637" w14:textId="77777777" w:rsidTr="002920A9">
        <w:trPr>
          <w:cantSplit/>
        </w:trPr>
        <w:tc>
          <w:tcPr>
            <w:tcW w:w="636" w:type="dxa"/>
          </w:tcPr>
          <w:p w14:paraId="72520D2A" w14:textId="0F4B6890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0D002E3" w14:textId="5AF72238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2CC_DL_n5(2A)_BCS0</w:t>
            </w:r>
          </w:p>
        </w:tc>
        <w:tc>
          <w:tcPr>
            <w:tcW w:w="709" w:type="dxa"/>
          </w:tcPr>
          <w:p w14:paraId="570B9767" w14:textId="55E8AA3D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2BC3B8F" w14:textId="59D7D594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A45C16E" w14:textId="48296C6D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8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11A62C4" w14:textId="78316D62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C4BCFD3" w14:textId="1B3E3600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5370843A" w14:textId="3CAA58F8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1DE9079D" w14:textId="77777777" w:rsidTr="002920A9">
        <w:trPr>
          <w:cantSplit/>
        </w:trPr>
        <w:tc>
          <w:tcPr>
            <w:tcW w:w="636" w:type="dxa"/>
          </w:tcPr>
          <w:p w14:paraId="1B5A4EB6" w14:textId="6E23FA0F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28A4EB1" w14:textId="753CF4BA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2CC_DL_n5(2A)_1CC_UL_n5A_BCS0</w:t>
            </w:r>
          </w:p>
        </w:tc>
        <w:tc>
          <w:tcPr>
            <w:tcW w:w="709" w:type="dxa"/>
          </w:tcPr>
          <w:p w14:paraId="3EF9CD71" w14:textId="3E857756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04B4CAF" w14:textId="213FEA26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3C986E1" w14:textId="2C06675B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29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5482D25" w14:textId="0CB7E6B4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F8C240" w14:textId="061A364D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7E40FAF8" w14:textId="36A1D036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0F82273B" w14:textId="77777777" w:rsidTr="002920A9">
        <w:trPr>
          <w:cantSplit/>
        </w:trPr>
        <w:tc>
          <w:tcPr>
            <w:tcW w:w="636" w:type="dxa"/>
          </w:tcPr>
          <w:p w14:paraId="36C6FFE8" w14:textId="0C74F682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2CC_DL_n48(2A)_BCS0</w:t>
            </w:r>
          </w:p>
        </w:tc>
        <w:tc>
          <w:tcPr>
            <w:tcW w:w="709" w:type="dxa"/>
          </w:tcPr>
          <w:p w14:paraId="3745371C" w14:textId="67BDEB75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30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7E8844A4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7F0575B9" w14:textId="4CBE3439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364BC318" w14:textId="77777777" w:rsidTr="002920A9">
        <w:trPr>
          <w:cantSplit/>
        </w:trPr>
        <w:tc>
          <w:tcPr>
            <w:tcW w:w="636" w:type="dxa"/>
          </w:tcPr>
          <w:p w14:paraId="258FAD21" w14:textId="37E6573C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2CC_DL_n48(2A)_1CC _n48A_BCS0</w:t>
            </w:r>
          </w:p>
        </w:tc>
        <w:tc>
          <w:tcPr>
            <w:tcW w:w="709" w:type="dxa"/>
          </w:tcPr>
          <w:p w14:paraId="3405FBF6" w14:textId="078FF15F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31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38E0FC57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589A6619" w14:textId="2A3D7990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02CE961A" w14:textId="77777777" w:rsidTr="002920A9">
        <w:trPr>
          <w:cantSplit/>
        </w:trPr>
        <w:tc>
          <w:tcPr>
            <w:tcW w:w="636" w:type="dxa"/>
          </w:tcPr>
          <w:p w14:paraId="5778C5F8" w14:textId="136D48A1" w:rsidR="002920A9" w:rsidRPr="00204BA5" w:rsidRDefault="002920A9" w:rsidP="002920A9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2920A9" w:rsidRPr="00204BA5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2CC_DL_n66(2A)_1CC_UL_n66A_BCS0</w:t>
            </w:r>
          </w:p>
        </w:tc>
        <w:tc>
          <w:tcPr>
            <w:tcW w:w="709" w:type="dxa"/>
          </w:tcPr>
          <w:p w14:paraId="3F72740F" w14:textId="18A5C434" w:rsidR="002920A9" w:rsidRPr="00372374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hyperlink r:id="rId32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56A2B060" w:rsidR="002920A9" w:rsidRDefault="002920A9" w:rsidP="002920A9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69627FD2" w14:textId="3A5539D4" w:rsidR="002920A9" w:rsidRPr="00204BA5" w:rsidRDefault="002920A9" w:rsidP="002920A9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0B05E68F" w14:textId="77777777" w:rsidTr="002920A9">
        <w:trPr>
          <w:cantSplit/>
        </w:trPr>
        <w:tc>
          <w:tcPr>
            <w:tcW w:w="636" w:type="dxa"/>
          </w:tcPr>
          <w:p w14:paraId="40E55BFE" w14:textId="72984384" w:rsidR="002920A9" w:rsidRPr="00204BA5" w:rsidRDefault="002920A9" w:rsidP="00654DA0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663266C" w14:textId="77777777" w:rsidR="002920A9" w:rsidRPr="002920A9" w:rsidRDefault="002920A9" w:rsidP="00654DA0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n66(A-B)_BCS0</w:t>
            </w:r>
          </w:p>
          <w:p w14:paraId="3A06EA0D" w14:textId="77777777" w:rsidR="002920A9" w:rsidRPr="00204BA5" w:rsidRDefault="002920A9" w:rsidP="00654DA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2920A9" w:rsidRPr="00372374" w:rsidRDefault="002920A9" w:rsidP="00654DA0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392699E" w14:textId="272EAAAD" w:rsidR="002920A9" w:rsidRPr="00204BA5" w:rsidRDefault="002920A9" w:rsidP="00654DA0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2EAC86A" w14:textId="44567B0D" w:rsidR="002920A9" w:rsidRPr="00204BA5" w:rsidRDefault="002920A9" w:rsidP="00654DA0">
            <w:pPr>
              <w:pStyle w:val="TAL"/>
              <w:rPr>
                <w:rFonts w:cs="Arial"/>
                <w:sz w:val="16"/>
              </w:rPr>
            </w:pPr>
            <w:hyperlink r:id="rId33" w:history="1">
              <w:r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4174136" w14:textId="44BB7126" w:rsidR="002920A9" w:rsidRPr="00204BA5" w:rsidRDefault="002920A9" w:rsidP="00654DA0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B2D58AA" w14:textId="65F086F5" w:rsidR="002920A9" w:rsidRDefault="002920A9" w:rsidP="00654DA0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65AF2406" w14:textId="57766222" w:rsidR="002920A9" w:rsidRPr="00204BA5" w:rsidRDefault="002920A9" w:rsidP="00654DA0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743A3564" w14:textId="77777777" w:rsidTr="002920A9">
        <w:trPr>
          <w:cantSplit/>
        </w:trPr>
        <w:tc>
          <w:tcPr>
            <w:tcW w:w="636" w:type="dxa"/>
          </w:tcPr>
          <w:p w14:paraId="2FC2836C" w14:textId="739F993A" w:rsidR="002920A9" w:rsidRPr="00204BA5" w:rsidRDefault="002920A9" w:rsidP="00654DA0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438980E" w14:textId="4CC62EF8" w:rsidR="002920A9" w:rsidRPr="00204BA5" w:rsidRDefault="002920A9" w:rsidP="00654DA0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n66(A-B)_1CC _UL_n66A_BCS0</w:t>
            </w:r>
          </w:p>
        </w:tc>
        <w:tc>
          <w:tcPr>
            <w:tcW w:w="709" w:type="dxa"/>
          </w:tcPr>
          <w:p w14:paraId="1A2E386A" w14:textId="6A04C552" w:rsidR="002920A9" w:rsidRPr="00372374" w:rsidRDefault="002920A9" w:rsidP="00654DA0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A37007D" w14:textId="5412C3D6" w:rsidR="002920A9" w:rsidRPr="00204BA5" w:rsidRDefault="002920A9" w:rsidP="00654DA0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B1AAE47" w14:textId="6EEFDBE8" w:rsidR="002920A9" w:rsidRPr="00204BA5" w:rsidRDefault="002920A9" w:rsidP="00654DA0">
            <w:pPr>
              <w:pStyle w:val="TAL"/>
              <w:rPr>
                <w:rFonts w:cs="Arial"/>
                <w:sz w:val="16"/>
              </w:rPr>
            </w:pPr>
            <w:hyperlink r:id="rId34" w:history="1">
              <w:r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99C9ECD" w14:textId="02D43418" w:rsidR="002920A9" w:rsidRPr="00204BA5" w:rsidRDefault="002920A9" w:rsidP="00654DA0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885037A" w14:textId="21DF23E9" w:rsidR="002920A9" w:rsidRDefault="002920A9" w:rsidP="00654DA0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31E33377" w14:textId="0871550D" w:rsidR="002920A9" w:rsidRPr="00204BA5" w:rsidRDefault="002920A9" w:rsidP="00654DA0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2920A9" w:rsidRPr="00E17D0D" w14:paraId="40DADCAE" w14:textId="77777777" w:rsidTr="002920A9">
        <w:trPr>
          <w:cantSplit/>
        </w:trPr>
        <w:tc>
          <w:tcPr>
            <w:tcW w:w="636" w:type="dxa"/>
          </w:tcPr>
          <w:p w14:paraId="78539088" w14:textId="7ED88F10" w:rsidR="002920A9" w:rsidRPr="00204BA5" w:rsidRDefault="002920A9" w:rsidP="00654DA0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38DCA0FA" w14:textId="54F5539E" w:rsidR="002920A9" w:rsidRPr="00204BA5" w:rsidRDefault="002920A9" w:rsidP="00654DA0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n66(A-B)_2CC _UL_n66B_BCS0</w:t>
            </w:r>
          </w:p>
        </w:tc>
        <w:tc>
          <w:tcPr>
            <w:tcW w:w="709" w:type="dxa"/>
          </w:tcPr>
          <w:p w14:paraId="03185C22" w14:textId="6295C982" w:rsidR="002920A9" w:rsidRPr="00372374" w:rsidRDefault="002920A9" w:rsidP="00654DA0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933880" w14:textId="27607CC2" w:rsidR="002920A9" w:rsidRPr="00204BA5" w:rsidRDefault="002920A9" w:rsidP="00654DA0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2EB7087" w14:textId="3B9EF3F8" w:rsidR="002920A9" w:rsidRPr="00204BA5" w:rsidRDefault="002920A9" w:rsidP="00654DA0">
            <w:pPr>
              <w:pStyle w:val="TAL"/>
              <w:rPr>
                <w:rFonts w:cs="Arial"/>
                <w:sz w:val="16"/>
              </w:rPr>
            </w:pPr>
            <w:hyperlink r:id="rId35" w:history="1">
              <w:r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D48B659" w14:textId="5C025499" w:rsidR="002920A9" w:rsidRPr="00204BA5" w:rsidRDefault="002920A9" w:rsidP="00654DA0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9883CDD" w14:textId="607453D0" w:rsidR="002920A9" w:rsidRDefault="002920A9" w:rsidP="00654DA0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6A93BD87" w14:textId="69C0316B" w:rsidR="002920A9" w:rsidRPr="00204BA5" w:rsidRDefault="002920A9" w:rsidP="00654DA0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C14A93" w:rsidRPr="00E17D0D" w14:paraId="1A030403" w14:textId="77777777" w:rsidTr="002920A9">
        <w:trPr>
          <w:cantSplit/>
        </w:trPr>
        <w:tc>
          <w:tcPr>
            <w:tcW w:w="636" w:type="dxa"/>
          </w:tcPr>
          <w:p w14:paraId="0E823E27" w14:textId="331D2615" w:rsidR="00C14A93" w:rsidRPr="002920A9" w:rsidRDefault="00C14A93" w:rsidP="00654DA0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C14A93" w:rsidRPr="002920A9" w:rsidRDefault="00C14A93" w:rsidP="00654DA0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C14A93" w:rsidRPr="002920A9" w:rsidRDefault="00C14A93" w:rsidP="00654DA0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C14A93" w:rsidRPr="00AD159C" w:rsidRDefault="00C14A93" w:rsidP="00654DA0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C14A93" w:rsidRPr="00AD159C" w:rsidRDefault="00C14A93" w:rsidP="00654DA0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C14A93" w:rsidRPr="002920A9" w:rsidRDefault="00C14A93" w:rsidP="00654DA0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67F7FB7A" w:rsidR="00C14A93" w:rsidRPr="002920A9" w:rsidRDefault="00C14A93" w:rsidP="00654DA0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30431ED8" w14:textId="2A3C09A4" w:rsidR="00C14A93" w:rsidRPr="002920A9" w:rsidRDefault="00C14A93" w:rsidP="00654DA0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C14A93" w:rsidRPr="00E17D0D" w14:paraId="2209720E" w14:textId="77777777" w:rsidTr="002920A9">
        <w:trPr>
          <w:cantSplit/>
        </w:trPr>
        <w:tc>
          <w:tcPr>
            <w:tcW w:w="636" w:type="dxa"/>
          </w:tcPr>
          <w:p w14:paraId="0B2BFCA6" w14:textId="1E0AD44C" w:rsidR="00C14A93" w:rsidRPr="00654DA0" w:rsidRDefault="00C14A93" w:rsidP="00654DA0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18835F6" w14:textId="207F19AA" w:rsidR="00C14A93" w:rsidRPr="00654DA0" w:rsidRDefault="00C14A93" w:rsidP="00654DA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DL_n77(2A)_UL_n77A</w:t>
            </w:r>
          </w:p>
        </w:tc>
        <w:tc>
          <w:tcPr>
            <w:tcW w:w="709" w:type="dxa"/>
          </w:tcPr>
          <w:p w14:paraId="518AE70C" w14:textId="47084F1F" w:rsidR="00C14A93" w:rsidRPr="00654DA0" w:rsidRDefault="00C14A93" w:rsidP="00654DA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58CE988A" w14:textId="24D0333A" w:rsidR="00C14A93" w:rsidRPr="00654DA0" w:rsidRDefault="00C14A93" w:rsidP="00654DA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08BED687" w14:textId="6249FF2D" w:rsidR="00C14A93" w:rsidRPr="00654DA0" w:rsidRDefault="00C14A93" w:rsidP="00654DA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1C38BE34" w14:textId="4BCF49A6" w:rsidR="00C14A93" w:rsidRPr="00654DA0" w:rsidRDefault="00C14A93" w:rsidP="00654DA0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2" w:name="OLE_LINK14"/>
            <w:r>
              <w:rPr>
                <w:rFonts w:cs="Arial"/>
                <w:sz w:val="16"/>
              </w:rPr>
              <w:t>, NTT DOCOMO</w:t>
            </w:r>
            <w:bookmarkEnd w:id="2"/>
          </w:p>
        </w:tc>
        <w:tc>
          <w:tcPr>
            <w:tcW w:w="1440" w:type="dxa"/>
          </w:tcPr>
          <w:p w14:paraId="47E59D78" w14:textId="6A493926" w:rsidR="00C14A93" w:rsidRPr="00654DA0" w:rsidRDefault="00C14A93" w:rsidP="00654DA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</w:t>
            </w:r>
            <w:r w:rsidRPr="005A1879">
              <w:rPr>
                <w:rFonts w:ascii="Arial" w:hAnsi="Arial" w:cs="Arial"/>
                <w:sz w:val="16"/>
              </w:rPr>
              <w:t>ew</w:t>
            </w:r>
          </w:p>
        </w:tc>
        <w:tc>
          <w:tcPr>
            <w:tcW w:w="3347" w:type="dxa"/>
          </w:tcPr>
          <w:p w14:paraId="4ED6D07F" w14:textId="35362C60" w:rsidR="00C14A93" w:rsidRPr="00654DA0" w:rsidRDefault="00C14A93" w:rsidP="00654DA0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C14A93" w:rsidRPr="00E17D0D" w14:paraId="761D3358" w14:textId="77777777" w:rsidTr="002920A9">
        <w:trPr>
          <w:cantSplit/>
        </w:trPr>
        <w:tc>
          <w:tcPr>
            <w:tcW w:w="636" w:type="dxa"/>
          </w:tcPr>
          <w:p w14:paraId="17813839" w14:textId="3C8F5AAC" w:rsidR="00C14A93" w:rsidRPr="00654DA0" w:rsidRDefault="00C14A93" w:rsidP="00654DA0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356B162" w14:textId="62964F1A" w:rsidR="00C14A93" w:rsidRPr="00654DA0" w:rsidRDefault="00C14A93" w:rsidP="00654DA0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</w:t>
            </w:r>
            <w:r>
              <w:rPr>
                <w:rFonts w:ascii="Arial" w:hAnsi="Arial" w:cs="Arial"/>
                <w:sz w:val="16"/>
              </w:rPr>
              <w:t>78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</w:t>
            </w:r>
            <w:r>
              <w:rPr>
                <w:rFonts w:ascii="Arial" w:hAnsi="Arial" w:cs="Arial"/>
                <w:sz w:val="16"/>
              </w:rPr>
              <w:t>78</w:t>
            </w:r>
            <w:r w:rsidRPr="00204BA5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9" w:type="dxa"/>
          </w:tcPr>
          <w:p w14:paraId="3FDFCBCD" w14:textId="3B657163" w:rsidR="00C14A93" w:rsidRPr="00654DA0" w:rsidRDefault="00C14A93" w:rsidP="00654DA0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</w:t>
            </w:r>
            <w:r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</w:tcPr>
          <w:p w14:paraId="079A5117" w14:textId="3DBBADBE" w:rsidR="00C14A93" w:rsidRPr="00654DA0" w:rsidRDefault="00C14A93" w:rsidP="00654DA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46259C1F" w14:textId="64053680" w:rsidR="00C14A93" w:rsidRPr="00654DA0" w:rsidRDefault="00C14A93" w:rsidP="00654DA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204BA5">
              <w:rPr>
                <w:rFonts w:cs="Arial"/>
                <w:sz w:val="16"/>
              </w:rPr>
              <w:t>@</w:t>
            </w:r>
            <w:bookmarkStart w:id="3" w:name="OLE_LINK34"/>
            <w:r w:rsidRPr="00204BA5">
              <w:rPr>
                <w:rFonts w:cs="Arial"/>
                <w:sz w:val="16"/>
              </w:rPr>
              <w:t>huawei.com</w:t>
            </w:r>
            <w:bookmarkEnd w:id="3"/>
          </w:p>
        </w:tc>
        <w:tc>
          <w:tcPr>
            <w:tcW w:w="3366" w:type="dxa"/>
          </w:tcPr>
          <w:p w14:paraId="2BE33704" w14:textId="3708BC98" w:rsidR="00C14A93" w:rsidRPr="00654DA0" w:rsidRDefault="00C14A93" w:rsidP="00654DA0">
            <w:pPr>
              <w:pStyle w:val="TAL"/>
              <w:rPr>
                <w:rFonts w:cs="Arial"/>
                <w:sz w:val="16"/>
              </w:rPr>
            </w:pPr>
            <w:bookmarkStart w:id="4" w:name="OLE_LINK33"/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bookmarkEnd w:id="4"/>
            <w:r>
              <w:rPr>
                <w:rFonts w:cs="Arial"/>
                <w:sz w:val="16"/>
              </w:rPr>
              <w:t xml:space="preserve">Qorvo, </w:t>
            </w:r>
            <w:r w:rsidRPr="00EF76B9">
              <w:rPr>
                <w:rFonts w:cs="Arial"/>
                <w:sz w:val="16"/>
              </w:rPr>
              <w:t>Bell Mobility, TELUS</w:t>
            </w:r>
            <w:r>
              <w:rPr>
                <w:rFonts w:cs="Arial"/>
                <w:sz w:val="16"/>
              </w:rPr>
              <w:t>, NTT DOCOMO</w:t>
            </w:r>
          </w:p>
        </w:tc>
        <w:tc>
          <w:tcPr>
            <w:tcW w:w="1440" w:type="dxa"/>
          </w:tcPr>
          <w:p w14:paraId="46C2618E" w14:textId="6537E2DE" w:rsidR="00C14A93" w:rsidRPr="00654DA0" w:rsidRDefault="00C14A93" w:rsidP="00654DA0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2A255AE8" w14:textId="1966D13E" w:rsidR="00C14A93" w:rsidRPr="00654DA0" w:rsidRDefault="00C14A93" w:rsidP="00654DA0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C14A93" w:rsidRPr="00E17D0D" w14:paraId="761A2460" w14:textId="77777777" w:rsidTr="00C14A93">
        <w:trPr>
          <w:cantSplit/>
        </w:trPr>
        <w:tc>
          <w:tcPr>
            <w:tcW w:w="636" w:type="dxa"/>
          </w:tcPr>
          <w:p w14:paraId="4A0CADCF" w14:textId="13040BC2" w:rsidR="00C14A93" w:rsidRPr="00654DA0" w:rsidRDefault="00C14A93" w:rsidP="00654DA0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374B903" w14:textId="61BDEF0E" w:rsidR="00C14A93" w:rsidRPr="00654DA0" w:rsidRDefault="00C14A93" w:rsidP="00654DA0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DL_n77(2A)_UL_n77A</w:t>
            </w:r>
          </w:p>
        </w:tc>
        <w:tc>
          <w:tcPr>
            <w:tcW w:w="709" w:type="dxa"/>
          </w:tcPr>
          <w:p w14:paraId="0FEA87A0" w14:textId="4E88E9BD" w:rsidR="00C14A93" w:rsidRPr="00654DA0" w:rsidRDefault="00C14A93" w:rsidP="00654DA0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</w:tcPr>
          <w:p w14:paraId="3361CF4E" w14:textId="757BE8F3" w:rsidR="00C14A93" w:rsidRPr="00654DA0" w:rsidRDefault="00C14A93" w:rsidP="00654DA0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</w:tcPr>
          <w:p w14:paraId="4A5AB66E" w14:textId="2DA4A4B2" w:rsidR="00C14A93" w:rsidRPr="00654DA0" w:rsidRDefault="00C14A93" w:rsidP="00654DA0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51584A9" w14:textId="204F023B" w:rsidR="00C14A93" w:rsidRPr="00654DA0" w:rsidRDefault="00C14A93" w:rsidP="00654DA0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758F140B" w14:textId="12154271" w:rsidR="00C14A93" w:rsidRPr="00654DA0" w:rsidRDefault="00C14A93" w:rsidP="00654DA0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0D00E33C" w14:textId="54A29495" w:rsidR="00C14A93" w:rsidRPr="00654DA0" w:rsidRDefault="00C14A93" w:rsidP="00654DA0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 w:hint="eastAsia"/>
                <w:sz w:val="16"/>
              </w:rPr>
              <w:t>N</w:t>
            </w:r>
            <w:r w:rsidRPr="00654DA0">
              <w:rPr>
                <w:rFonts w:cs="Arial"/>
                <w:sz w:val="16"/>
              </w:rPr>
              <w:t>one</w:t>
            </w:r>
          </w:p>
        </w:tc>
      </w:tr>
      <w:tr w:rsidR="00074740" w:rsidRPr="00E17D0D" w14:paraId="70A0BB20" w14:textId="77777777" w:rsidTr="002920A9">
        <w:trPr>
          <w:cantSplit/>
        </w:trPr>
        <w:tc>
          <w:tcPr>
            <w:tcW w:w="636" w:type="dxa"/>
          </w:tcPr>
          <w:p w14:paraId="33C95FFB" w14:textId="2DFB6DB5" w:rsidR="00074740" w:rsidRPr="00654DA0" w:rsidRDefault="00074740" w:rsidP="00654DA0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73F8D3" w14:textId="6FC479E4" w:rsidR="00074740" w:rsidRPr="00654DA0" w:rsidRDefault="00074740" w:rsidP="00654DA0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DL_n77A-n77A_UL_n77A</w:t>
            </w:r>
          </w:p>
        </w:tc>
        <w:tc>
          <w:tcPr>
            <w:tcW w:w="709" w:type="dxa"/>
          </w:tcPr>
          <w:p w14:paraId="2F1D8BEC" w14:textId="5F852220" w:rsidR="00074740" w:rsidRPr="00654DA0" w:rsidRDefault="00074740" w:rsidP="00654DA0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B8DAB56" w14:textId="117B2109" w:rsidR="00074740" w:rsidRPr="00654DA0" w:rsidRDefault="00074740" w:rsidP="00654DA0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Masashi Fushiki</w:t>
            </w:r>
            <w:r w:rsidRPr="00654DA0">
              <w:rPr>
                <w:rFonts w:ascii="Arial" w:hAnsi="Arial" w:cs="Arial" w:hint="eastAsia"/>
                <w:sz w:val="16"/>
              </w:rPr>
              <w:t xml:space="preserve">, </w:t>
            </w:r>
            <w:r w:rsidRPr="00654DA0">
              <w:rPr>
                <w:rFonts w:ascii="Arial" w:hAnsi="Arial" w:cs="Arial"/>
                <w:sz w:val="16"/>
              </w:rPr>
              <w:t>S</w:t>
            </w:r>
            <w:r w:rsidRPr="00654DA0">
              <w:rPr>
                <w:rFonts w:ascii="Arial" w:hAnsi="Arial" w:cs="Arial" w:hint="eastAsia"/>
                <w:sz w:val="16"/>
              </w:rPr>
              <w:t>oftBank</w:t>
            </w:r>
          </w:p>
        </w:tc>
        <w:tc>
          <w:tcPr>
            <w:tcW w:w="1842" w:type="dxa"/>
          </w:tcPr>
          <w:p w14:paraId="24F2CA7A" w14:textId="3BAF0FF7" w:rsidR="00074740" w:rsidRPr="00654DA0" w:rsidRDefault="00074740" w:rsidP="00654DA0">
            <w:pPr>
              <w:rPr>
                <w:rFonts w:ascii="Arial" w:hAnsi="Arial" w:cs="Arial"/>
                <w:sz w:val="16"/>
              </w:rPr>
            </w:pPr>
            <w:hyperlink r:id="rId36" w:history="1">
              <w:r w:rsidRPr="00654DA0">
                <w:rPr>
                  <w:rFonts w:ascii="Arial" w:hAnsi="Arial" w:cs="Arial"/>
                  <w:sz w:val="16"/>
                </w:rPr>
                <w:t>masashi</w:t>
              </w:r>
              <w:r w:rsidRPr="00654DA0">
                <w:rPr>
                  <w:rFonts w:ascii="Arial" w:hAnsi="Arial" w:cs="Arial" w:hint="eastAsia"/>
                  <w:sz w:val="16"/>
                </w:rPr>
                <w:t>.</w:t>
              </w:r>
              <w:r w:rsidRPr="00654DA0">
                <w:rPr>
                  <w:rFonts w:ascii="Arial" w:hAnsi="Arial" w:cs="Arial"/>
                  <w:sz w:val="16"/>
                </w:rPr>
                <w:t>fushiki@g.softbank.co.jp</w:t>
              </w:r>
            </w:hyperlink>
          </w:p>
        </w:tc>
        <w:tc>
          <w:tcPr>
            <w:tcW w:w="3366" w:type="dxa"/>
          </w:tcPr>
          <w:p w14:paraId="114E61B2" w14:textId="46044B53" w:rsidR="00074740" w:rsidRPr="00654DA0" w:rsidRDefault="00074740" w:rsidP="00654DA0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 xml:space="preserve">Ericsson, Huawei, </w:t>
            </w:r>
            <w:proofErr w:type="spellStart"/>
            <w:r w:rsidRPr="00654DA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654DA0">
              <w:rPr>
                <w:rFonts w:ascii="Arial" w:hAnsi="Arial" w:cs="Arial"/>
                <w:sz w:val="16"/>
              </w:rPr>
              <w:t>, ZTE, Nokia,</w:t>
            </w:r>
          </w:p>
        </w:tc>
        <w:tc>
          <w:tcPr>
            <w:tcW w:w="1440" w:type="dxa"/>
          </w:tcPr>
          <w:p w14:paraId="0706A60F" w14:textId="2DCA8BC4" w:rsidR="00074740" w:rsidRPr="00654DA0" w:rsidRDefault="00074740" w:rsidP="00654DA0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251D505D" w14:textId="77777777" w:rsidR="00074740" w:rsidRPr="00654DA0" w:rsidRDefault="00074740" w:rsidP="00654DA0">
            <w:pPr>
              <w:rPr>
                <w:rFonts w:ascii="Arial" w:hAnsi="Arial" w:cs="Arial"/>
                <w:sz w:val="16"/>
              </w:rPr>
            </w:pPr>
          </w:p>
        </w:tc>
      </w:tr>
    </w:tbl>
    <w:p w14:paraId="1CD58A13" w14:textId="77777777" w:rsidR="00755797" w:rsidRDefault="00755797" w:rsidP="00755797">
      <w:pPr>
        <w:pStyle w:val="Caption"/>
        <w:keepNext/>
        <w:rPr>
          <w:sz w:val="28"/>
        </w:rPr>
      </w:pPr>
    </w:p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3C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4" w14:textId="77777777" w:rsidR="002F10A0" w:rsidRPr="0053654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536540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A" w14:textId="77777777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3B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1CD58A4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4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5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7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76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7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8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8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9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8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8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A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AA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A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A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A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A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C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C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C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E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258F6BD1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21852A" w14:textId="1C6D99F7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B84C22" w14:textId="77777777" w:rsidR="00AA68F9" w:rsidRPr="00F900C8" w:rsidRDefault="00AA68F9" w:rsidP="00AA68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4DA07C69" w14:textId="404D7F0E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1A19C" w14:textId="7810199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B2DE" w14:textId="1CB2D06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7B64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B48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1BCA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F8CA4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B359F9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08EEE2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A27F9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AB0FF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0A35D" w14:textId="12F301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3CD" w14:textId="0F940B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CAAB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0EA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326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51639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5919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EB49E6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30CA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9759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17659" w14:textId="3D78332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639A1" w14:textId="474F6C0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B4B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AF1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E1D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440B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44210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57121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2DB5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97DD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369F" w14:textId="4CF05B5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38B7" w14:textId="3BEC78F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C53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5E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D2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66D038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4ECE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34B03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E343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68B8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3C0EB" w14:textId="79EA42B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CA90D" w14:textId="2B0E919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1B9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F8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94F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94E80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9536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9EEE1E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DAF20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4C3B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66D39" w14:textId="68F52F2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0D8" w14:textId="211E62A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2FD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2E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585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6861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36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D0F78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5DBDE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4A1B8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006FB" w14:textId="25BA79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9059" w14:textId="7DC89B00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64C8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362C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ACC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0040C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C1185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51BC52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B4AD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6D9E4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599D" w14:textId="13EF4A6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3BDBD" w14:textId="5E0657E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2F67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285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8E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07AA3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1996D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C074B1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B8D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70776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8543" w14:textId="3467879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F2E10" w14:textId="02C8C4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E3A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F86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72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044F3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5F24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BC00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D7907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EBFA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A9AEB" w14:textId="6B285CB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606E2" w14:textId="067A958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D9F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34E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D59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40E0DE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FF646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59C080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5C341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4655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A1957" w14:textId="27C6545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E74A" w14:textId="7E9EB6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BCB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0F6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676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4E5A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9D4F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31E422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EC0D5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C9A46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56B79" w14:textId="29BAAA6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8C931" w14:textId="7928D6C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142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BE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421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570F4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F1BCC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F018E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F9D9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2C97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73DE8" w14:textId="2EC3D5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D429" w14:textId="29DE8C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DEB6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C03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DA7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4BA5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7E4A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AF9EA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B3C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8A1EE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F4DD" w14:textId="59CFAA5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68E1D" w14:textId="0EC6CF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C17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68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8B24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BD52D2" w14:textId="0E022894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1F1F1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685CF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59F10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D61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3F4A" w14:textId="7C154F6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0D00C" w14:textId="589413E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83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19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6C3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90A87C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9C9ED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320EFF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A2394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7BA8D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105A" w14:textId="43CD98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53B24" w14:textId="416DEC0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A3E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DB3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2C0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13E19" w14:textId="03DB72E9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227FCF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469998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9EAB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F26A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9E3C1" w14:textId="310422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320DA" w14:textId="06B9F76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3EC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66F8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03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A2C6B" w14:textId="77777777" w:rsidR="00AA68F9" w:rsidRPr="00F900C8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36E1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FB48AC" w14:paraId="27A65974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F2FBAC" w14:textId="08718966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0C6DB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44ADC090" w14:textId="46C966E5" w:rsidR="00D53A99" w:rsidRPr="002F10A0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12E4D" w14:textId="377D46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A1F96" w14:textId="5C1581A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68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3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5C4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6D8EC" w14:textId="71846EF6" w:rsidR="00D53A99" w:rsidRPr="00FB48AC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9CBA5D" w14:textId="77777777" w:rsidR="00D53A99" w:rsidRPr="00FB48AC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68F3D1D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C27E8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7D9EA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CEFD8" w14:textId="401BC1E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A169F" w14:textId="03EB8E4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B3D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367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85AB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5CA5AD" w14:textId="00A1D5D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4CA21B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FABE73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C695B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D76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89F0D" w14:textId="7EBDB9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5E0A" w14:textId="4F81FB1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64E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2B3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736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A5C5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15DC2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CA860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1E60D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73359F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F7BE" w14:textId="488AF6A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0BD6" w14:textId="162629B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0C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6D6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935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CC3E0D" w14:textId="5B9495E8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7558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8926A7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848984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9C780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6DAC" w14:textId="511ADCF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D441D" w14:textId="0E9B01B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E44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46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4B94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05F5C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374BE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78D29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0C834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5C983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6454" w14:textId="6B9E70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5DE22" w14:textId="3853701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7C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1B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EF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7BA0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D9901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DB7416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32B7D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C4025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B46EE" w14:textId="7400AED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0B8D" w14:textId="593FA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0FA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09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B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2E9DE9" w14:textId="6E47BD19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6CE5C2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7907B4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55FFD7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449DB8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361AE" w14:textId="7A0A959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0EC7" w14:textId="031ADBB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B57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99E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02C0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26A400" w14:textId="47F9967C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6E4D19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FF28C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CD6C37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157030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D7F9" w14:textId="386BC52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52EE" w14:textId="1976986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6E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59A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FAF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8A92E7" w14:textId="512E48E3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27D56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B869F9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CC40A5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D8D86C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A94F" w14:textId="75C152E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32221" w14:textId="149542B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0B2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5B5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83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D108F" w14:textId="77AF2060" w:rsidR="00D53A99" w:rsidRPr="00372374" w:rsidRDefault="00D53A99" w:rsidP="00D53A9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80FD6A" w14:textId="77777777" w:rsidR="00D53A99" w:rsidRPr="00372374" w:rsidRDefault="00D53A99" w:rsidP="00D53A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736D1D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A4C2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83B2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2DEBA" w14:textId="3D2CB97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753F3" w14:textId="77D3443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449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0B20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31A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3BBAF6" w14:textId="4D0EE398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80688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AA68F9" w:rsidRPr="00F900C8" w:rsidRDefault="002305C6" w:rsidP="00AA68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="002F10A0">
              <w:rPr>
                <w:rFonts w:ascii="Arial" w:hAnsi="Arial"/>
                <w:sz w:val="18"/>
              </w:rPr>
              <w:t xml:space="preserve">1: 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68F9">
              <w:rPr>
                <w:rFonts w:ascii="Arial" w:hAnsi="Arial"/>
                <w:sz w:val="18"/>
              </w:rPr>
              <w:t xml:space="preserve">MHz are </w:t>
            </w:r>
            <w:r w:rsidR="002F10A0">
              <w:rPr>
                <w:rFonts w:ascii="Arial" w:hAnsi="Arial"/>
                <w:sz w:val="18"/>
              </w:rPr>
              <w:t>not applicable for 30/60kHz SCS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2C094928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 w:rsidR="00D53A9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D53A99"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="00B34F31"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2305C6" w:rsidRPr="00FB48AC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2305C6" w:rsidRPr="00FB48AC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305C6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2305C6" w:rsidRPr="00372374" w:rsidRDefault="002305C6" w:rsidP="002305C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2305C6" w:rsidRPr="00372374" w:rsidRDefault="002305C6" w:rsidP="002305C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305C6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2305C6" w:rsidRPr="002F10A0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2305C6" w:rsidRPr="00FB48AC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2305C6" w:rsidRPr="00FB48AC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2305C6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2305C6" w:rsidRPr="00372374" w:rsidRDefault="002305C6" w:rsidP="002305C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2305C6" w:rsidRPr="00372374" w:rsidRDefault="002305C6" w:rsidP="002305C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2305C6" w:rsidRPr="00372374" w:rsidRDefault="002305C6" w:rsidP="002305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305C6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305C6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2305C6" w:rsidRPr="002F10A0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2305C6" w:rsidRPr="00372374" w:rsidRDefault="002305C6" w:rsidP="002305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2305C6" w:rsidRPr="00372374" w:rsidRDefault="002305C6" w:rsidP="002305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B3E1B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DB3E1B" w:rsidRPr="002F10A0" w:rsidRDefault="00B34F31" w:rsidP="00DB3E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DB3E1B" w:rsidRPr="002F10A0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DB3E1B" w:rsidRPr="00FB48AC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DB3E1B" w:rsidRPr="00FB48AC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B3E1B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DB3E1B" w:rsidRPr="00372374" w:rsidRDefault="00DB3E1B" w:rsidP="00DB3E1B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DB3E1B" w:rsidRPr="00372374" w:rsidRDefault="00DB3E1B" w:rsidP="00DB3E1B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DB3E1B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DB3E1B" w:rsidRPr="00F900C8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DB3E1B" w:rsidRPr="00372374" w:rsidRDefault="00DB3E1B" w:rsidP="00DB3E1B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B3E1B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DB3E1B" w:rsidRPr="002F10A0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DB3E1B" w:rsidRPr="00372374" w:rsidRDefault="00DB3E1B" w:rsidP="00DB3E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DB3E1B" w:rsidRPr="00372374" w:rsidRDefault="00DB3E1B" w:rsidP="00DB3E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DB3E1B" w:rsidRPr="00372374" w:rsidRDefault="00DB3E1B" w:rsidP="00DB3E1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5E3B37" w:rsidRPr="00372374" w:rsidRDefault="005E3B37" w:rsidP="005E3B37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5E3B37" w:rsidRPr="00FB48AC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5E3B37" w:rsidRPr="00FB48AC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5E3B37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5E3B37" w:rsidRPr="00372374" w:rsidRDefault="005E3B37" w:rsidP="005E3B37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5E3B37" w:rsidRPr="005E3B37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5E3B37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5E3B37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5E3B37" w:rsidRPr="002F10A0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5E3B37" w:rsidRPr="00FB48AC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5E3B37" w:rsidRPr="00FB48AC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5E3B37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E3B37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5E3B37" w:rsidRPr="002F10A0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5E3B37" w:rsidRPr="00372374" w:rsidRDefault="005E3B37" w:rsidP="005E3B3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5E3B37" w:rsidRPr="00372374" w:rsidRDefault="005E3B37" w:rsidP="005E3B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5E3B37" w:rsidRPr="00372374" w:rsidRDefault="005E3B37" w:rsidP="005E3B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FA3910" w:rsidRPr="00372374" w:rsidRDefault="00FA3910" w:rsidP="00FA391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FA3910" w:rsidRPr="00372374" w:rsidRDefault="00FA3910" w:rsidP="00FA39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FA3910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A3910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FA3910" w:rsidRPr="002F10A0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FA3910" w:rsidRPr="00372374" w:rsidRDefault="00FA3910" w:rsidP="00FA39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FA3910" w:rsidRPr="00372374" w:rsidRDefault="00FA3910" w:rsidP="00FA39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22D09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622D09" w:rsidRPr="00622D09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622D09" w:rsidRPr="00622D09" w:rsidRDefault="00622D09" w:rsidP="00622D0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622D09" w:rsidRPr="00622D09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622D09" w:rsidRPr="00F900C8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622D09" w:rsidRPr="00F900C8" w:rsidRDefault="00622D09" w:rsidP="00622D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622D09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622D09" w:rsidRPr="00F900C8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622D09" w:rsidRPr="00372374" w:rsidRDefault="00622D09" w:rsidP="00622D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622D09" w:rsidRPr="00F900C8" w:rsidRDefault="00622D09" w:rsidP="00622D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622D09" w:rsidRPr="00372374" w:rsidRDefault="00622D09" w:rsidP="00622D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6760EB6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0ED478" w14:textId="2B9D0DE0" w:rsidR="00923EA9" w:rsidRPr="004D0916" w:rsidRDefault="008A1D6C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szCs w:val="18"/>
              </w:rPr>
            </w:pPr>
            <w:r w:rsidRPr="004D0916">
              <w:rPr>
                <w:rFonts w:ascii="Arial" w:eastAsia="Calibri" w:hAnsi="Arial" w:cs="Arial"/>
                <w:sz w:val="18"/>
                <w:szCs w:val="18"/>
                <w:lang w:val="x-none"/>
              </w:rPr>
              <w:t>CA_n41(2A)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F9EE1D" w14:textId="432A0B90" w:rsidR="00923EA9" w:rsidRPr="004D0916" w:rsidRDefault="008A1D6C" w:rsidP="008A1D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</w:rPr>
            </w:pPr>
            <w:r w:rsidRPr="004D0916">
              <w:rPr>
                <w:rFonts w:ascii="Arial" w:eastAsia="SimSun" w:hAnsi="Arial"/>
                <w:sz w:val="18"/>
                <w:szCs w:val="18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0A54D" w14:textId="028FB3E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261DA" w14:textId="5DF62AC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0AAB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2AD2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E6F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ED9EB8" w14:textId="2B469326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EEB34A" w14:textId="395594CF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923EA9" w:rsidRPr="00372374" w14:paraId="13C22A7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34DB1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5CC0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238F5" w14:textId="47D4813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0337" w14:textId="3E6E192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84A9E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702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18EF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544B7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09C47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64D582D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339D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2FED6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3C756" w14:textId="20C80F3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3012F" w14:textId="35FD6CB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16B33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589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4B91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DDC8AD" w14:textId="18DCF9AB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68717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F4009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08B31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CB5C6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50714" w14:textId="5641060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D696C" w14:textId="1791B21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2484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C735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868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05A0F0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FC045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159109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C6AE2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14488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EBFD4" w14:textId="4B6A950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1F3C5" w14:textId="52E49BA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1988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ED6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76C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F8C61F" w14:textId="6DE620D3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D55E5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68217F2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9EBE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4BD50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88520" w14:textId="2734AC5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7E1C9" w14:textId="2AC4487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DA899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C17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8BF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63501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6C631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2AC0187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18F92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1B272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A0924" w14:textId="471BF1C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D7B39" w14:textId="1617AAF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D2F0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2A41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D0FB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61D79F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9C24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4E6EF0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7800F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A259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5F6E" w14:textId="2505FA94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9CF70" w14:textId="716AD27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7B24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A8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2764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4F9FF1" w14:textId="4A4215C6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B78B7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1EF2974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1EC9D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31E09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1159" w14:textId="2A19CD4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D5826" w14:textId="3AE48B0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B9B52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79C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56FE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1B5E5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BC040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08D8D34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A204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1C28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0BF83" w14:textId="6CB6B03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FD1D8" w14:textId="3793D114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2095D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E99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E1A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79D283" w14:textId="1D631C5A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8DCC0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2ACAE4C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D2CA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15989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BC7FB" w14:textId="3CC8B9A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38F13" w14:textId="7B87A0F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89C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7177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AE7F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28AE6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875B6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7564A35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65B5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D9E36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6C4DC" w14:textId="1D365D3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F3DA" w14:textId="49A3308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9DA6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2E1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CFF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3C66B5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3D07E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969FD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DC62C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6627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BE724" w14:textId="148A205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F123D" w14:textId="1208376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B96E9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9570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BFD4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30A246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E3F9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258BDF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2EDE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DC47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69AEA" w14:textId="6043077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1D7C0" w14:textId="068178C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ECB4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A07B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5C60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7BB5C3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F9004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191EA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FA132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BEA16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3CB03" w14:textId="300263D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FF898" w14:textId="66BE411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0DC7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7E8F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092E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A1C0CE" w14:textId="3ADB5958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6E5A7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683CCE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E353C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117D4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653C" w14:textId="2BD422D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65DF" w14:textId="0448716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E2E5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0559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590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5311FE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E61191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3C449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D57FB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92282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738" w14:textId="6A32A50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0F85" w14:textId="33F2C58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1226D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2A9E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C075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34077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7D12B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D0822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CA4FD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65815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07E3D" w14:textId="038FC14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7BF82" w14:textId="3CF68B5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D6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09F7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437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64D88F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4BA9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34389E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32BA0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172C8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51C27" w14:textId="594CA4E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5D278" w14:textId="6C5F2E5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81850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A34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9E26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CFCD81" w14:textId="6CABBB60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BB55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425B332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654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9270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AC1F4" w14:textId="1A82E76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B75B" w14:textId="2AF41BA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A18D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8CB6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DE39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D063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B3B6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610EFCE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C5A49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7739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A6009" w14:textId="71D6C41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346F7" w14:textId="572CA28E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6116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7561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BCE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84544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17B9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ABA5BF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0870A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D7590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EC2D3" w14:textId="66650E74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4E05C" w14:textId="4DE8756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FFCBE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FDE4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96F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A3626A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037C0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0BED9D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6950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711CC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96D82" w14:textId="69ED7EA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AFA0D" w14:textId="5721E03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7BF27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33B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4A7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2FC7D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5D28A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A2CB6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B26A0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99B93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B7A3" w14:textId="49A41D69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C773" w14:textId="3809272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5B72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407FF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3848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20D091" w14:textId="51167704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EE1F1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69319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72E46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B0839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A7E5" w14:textId="522FCD1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9ED69" w14:textId="0EDD02D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9A3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A8F0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6906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FBE5B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06853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682AD9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B5F41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1306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9CAEA" w14:textId="4FC1DC9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A262F" w14:textId="5B39B1A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B53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0A8A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39B4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49205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26A041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320CC2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F7BD6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A03D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32143" w14:textId="4F61311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FB101" w14:textId="5EA59FB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6268A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584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51F1E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17B4FD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8727C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22C757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B82A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1F025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0272" w14:textId="12EC1CB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CC1C2" w14:textId="0715B8E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1EA25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6FE6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197F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8F5DD6" w14:textId="16EA56E2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40F875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2C9906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8480E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1F0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8C78" w14:textId="6762258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3B388" w14:textId="3B4719DE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B3D60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E64F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4307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3361A8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360E2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292C02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B5E65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53259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53D2F" w14:textId="31B8215B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92AAF" w14:textId="7FE4736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76A18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F17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608ED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12EA1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56E21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9626F0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648A1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12BDC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6FC7E" w14:textId="7A2B297A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14404" w14:textId="64E3140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29EB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D56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3FEE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78F2A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7C01E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21DEC50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A7DD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B8012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D04E2" w14:textId="7684EB6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143D7" w14:textId="64477621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4851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AD08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03A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928E9C" w14:textId="11BE8DDB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75BCF4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31747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390543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8BE13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CAB6A" w14:textId="248BB452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8DBA5" w14:textId="1E916996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F367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2276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0CE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062C5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69CE2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0C28E67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0E7C9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CFA11A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424E9" w14:textId="4B8C510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8B68B" w14:textId="610D0920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FB94D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B1C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46A2B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69D5C6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3B0B2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1B5D82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1E155C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2631C1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F8FF5" w14:textId="4C24086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2717C" w14:textId="1D64752D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886D4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9324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9CD24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CFBCA4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49BE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4FA2DD6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6427F6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5E02C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E44D1" w14:textId="31EFF39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F7AC" w14:textId="5D601908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42A9F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3E4E2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AB1C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613880" w14:textId="604903D0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C14C8E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8AD84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F520D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BB72C0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E1CD" w14:textId="4AAD1E7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5C33" w14:textId="6E75F3BF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9EB90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E7C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D9513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DD026C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2C147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F6B0F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8A951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4680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F26B" w14:textId="3E14DBA6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BC1D9" w14:textId="413B537C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668A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2ABA0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EFDC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C9ACC7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F63C0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5C15E93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946106F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F133F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42B3" w14:textId="1BFE9045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2C13D" w14:textId="0FF160D7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36C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10D7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5F521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19B17A" w14:textId="67DC6D1A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BA81E5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923EA9" w:rsidRPr="00372374" w14:paraId="1FB56BB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A181BB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AC219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E06C" w14:textId="3A1CCD4E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25093" w14:textId="7DFD01D3" w:rsidR="00923EA9" w:rsidRPr="00923EA9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0916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9F0DC" w14:textId="77777777" w:rsidR="00923EA9" w:rsidRPr="00F900C8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9EDD5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5C9EA" w14:textId="77777777" w:rsidR="00923EA9" w:rsidRPr="00372374" w:rsidRDefault="00923EA9" w:rsidP="00923EA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FDF11" w14:textId="77777777" w:rsidR="00923EA9" w:rsidRPr="00F900C8" w:rsidRDefault="00923EA9" w:rsidP="0092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ED4678" w14:textId="77777777" w:rsidR="00923EA9" w:rsidRPr="00372374" w:rsidRDefault="00923EA9" w:rsidP="0092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E37B45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628F7080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1CB81866" w:rsidR="00E37B45" w:rsidRPr="00372374" w:rsidRDefault="004D1DE2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0CFE7FC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1A787179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78590BF0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53F7F910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E37B45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19A5FEAF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10283D3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0B2BEFE0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2C239C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20307C37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7F19FE80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345815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3C80B93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314DF9BA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2F9E1741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17721563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0EAB2F04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58375AD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5EA487ED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5EEED8E6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68FF742C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2B18BD7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6F292CE9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19ACC6B5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0C03E9EB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144FBC23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51F14EE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16CB2A2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320DCBF7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0D31813D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565697C6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530966FD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AC0CC81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41724D7A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9130847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A316628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3F37C2B9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6428E89E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1070D84F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37B45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5426F92F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76325989" w:rsidR="00E37B45" w:rsidRPr="004D0916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E37B45" w:rsidRPr="00F900C8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E37B45" w:rsidRPr="00372374" w:rsidRDefault="00E37B45" w:rsidP="00E37B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59360A92" w:rsidR="00E37B45" w:rsidRPr="00F900C8" w:rsidRDefault="00E37B45" w:rsidP="00E37B4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E37B45" w:rsidRPr="00372374" w:rsidRDefault="00E37B45" w:rsidP="00E37B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14A93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C14A93" w:rsidRPr="00F900C8" w:rsidRDefault="00C14A93" w:rsidP="00C14A93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C14A93" w:rsidRDefault="00C14A93" w:rsidP="00C14A93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C14A93" w:rsidRPr="00B34F31" w:rsidRDefault="00C14A93" w:rsidP="00C14A93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B34F31" w:rsidRPr="00B34F31" w:rsidRDefault="00B34F31" w:rsidP="00C14A93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35802440" w:rsidR="00B34F31" w:rsidRPr="00B34F31" w:rsidRDefault="00B34F31" w:rsidP="00C14A93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5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57295F" w:rsidP="00DC2AA7">
            <w:pPr>
              <w:pStyle w:val="TAL"/>
            </w:pPr>
            <w:hyperlink r:id="rId37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57295F" w:rsidP="00DC2AA7">
            <w:pPr>
              <w:pStyle w:val="TAL"/>
            </w:pPr>
            <w:hyperlink r:id="rId3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57295F" w:rsidP="00DC2AA7">
            <w:pPr>
              <w:pStyle w:val="TAL"/>
            </w:pPr>
            <w:hyperlink r:id="rId3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57295F" w:rsidP="00DC2AA7">
            <w:pPr>
              <w:pStyle w:val="TAL"/>
            </w:pPr>
            <w:hyperlink r:id="rId40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57295F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1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57295F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2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57295F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57295F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4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57295F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57295F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6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57295F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57295F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57295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9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57295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57295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57295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57295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57295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57295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29034A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29034A" w:rsidRDefault="0029034A" w:rsidP="0029034A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29034A" w:rsidRPr="00ED5C93" w:rsidRDefault="0029034A" w:rsidP="0029034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29034A" w:rsidRPr="00ED5C93" w:rsidRDefault="0029034A" w:rsidP="0029034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29034A" w:rsidRPr="00ED5C93" w:rsidRDefault="0029034A" w:rsidP="0029034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29034A" w:rsidRDefault="0029034A" w:rsidP="0029034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29034A" w:rsidRPr="00ED5C93" w:rsidRDefault="0029034A" w:rsidP="0029034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2CDD515F" w:rsidR="0029034A" w:rsidRPr="0029034A" w:rsidRDefault="0029034A" w:rsidP="0029034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35FCD374" w14:textId="2D713BDD" w:rsidR="0029034A" w:rsidRPr="00ED5C93" w:rsidRDefault="0029034A" w:rsidP="0029034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 w:rsidR="005B4181"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5B4181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5B4181" w:rsidRDefault="005B4181" w:rsidP="005B4181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5B4181" w:rsidRPr="0029034A" w:rsidRDefault="005B4181" w:rsidP="005B418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5B4181" w:rsidRPr="0029034A" w:rsidRDefault="005B4181" w:rsidP="005B418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5B4181" w:rsidRPr="0029034A" w:rsidRDefault="005B4181" w:rsidP="005B418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Trogolo,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5B4181" w:rsidRPr="0029034A" w:rsidRDefault="005B4181" w:rsidP="005B418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6" w:history="1">
              <w:r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5B4181" w:rsidRPr="0029034A" w:rsidRDefault="005B4181" w:rsidP="005B418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6DFA3850" w:rsidR="005B4181" w:rsidRPr="0029034A" w:rsidRDefault="005B4181" w:rsidP="005B418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049AE9DC" w14:textId="334F4575" w:rsidR="005B4181" w:rsidRPr="0029034A" w:rsidRDefault="005B4181" w:rsidP="005B418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77777777" w:rsidR="007806C5" w:rsidRDefault="007806C5" w:rsidP="007806C5">
      <w:pPr>
        <w:pStyle w:val="Caption"/>
        <w:keepNext/>
        <w:rPr>
          <w:sz w:val="28"/>
        </w:rPr>
      </w:pPr>
    </w:p>
    <w:bookmarkEnd w:id="5"/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57295F" w:rsidP="00C37E3F">
            <w:pPr>
              <w:pStyle w:val="TAL"/>
            </w:pPr>
            <w:hyperlink r:id="rId5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57295F" w:rsidP="00C37E3F">
            <w:pPr>
              <w:pStyle w:val="TAL"/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57295F" w:rsidP="00C37E3F">
            <w:pPr>
              <w:pStyle w:val="TAL"/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57295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1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57295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2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57295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3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6" w:name="_Hlk516746225"/>
            <w:bookmarkStart w:id="7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57295F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57295F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57295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5D3A82" w:rsidRPr="00206D86" w14:paraId="6211BD70" w14:textId="77777777" w:rsidTr="00EC5DD1">
        <w:trPr>
          <w:cantSplit/>
          <w:trHeight w:val="281"/>
        </w:trPr>
        <w:tc>
          <w:tcPr>
            <w:tcW w:w="636" w:type="dxa"/>
          </w:tcPr>
          <w:p w14:paraId="0058C0F0" w14:textId="77777777" w:rsidR="005D3A82" w:rsidRDefault="005D3A82" w:rsidP="005D3A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5D3A82" w:rsidRDefault="005D3A82" w:rsidP="005D3A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2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77777777" w:rsidR="005D3A82" w:rsidRPr="00EC5DD1" w:rsidRDefault="005D3A82" w:rsidP="005D3A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1FAA67B" w14:textId="77777777" w:rsidR="005D3A82" w:rsidRPr="005D3A82" w:rsidRDefault="005D3A82" w:rsidP="005D3A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5D3A82" w:rsidRPr="005D3A82" w:rsidRDefault="005D3A82" w:rsidP="005D3A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5D3A82" w:rsidRPr="005D3A82" w:rsidRDefault="005D3A82" w:rsidP="005D3A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5D3A82" w:rsidRPr="00206D86" w14:paraId="249AA7F2" w14:textId="77777777" w:rsidTr="00F647B8">
        <w:trPr>
          <w:cantSplit/>
          <w:trHeight w:val="281"/>
        </w:trPr>
        <w:tc>
          <w:tcPr>
            <w:tcW w:w="636" w:type="dxa"/>
          </w:tcPr>
          <w:p w14:paraId="5D9D5138" w14:textId="77777777" w:rsidR="005D3A82" w:rsidRDefault="005D3A82" w:rsidP="005D3A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5D3A82" w:rsidRDefault="005D3A82" w:rsidP="005D3A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0CA874DF" w:rsidR="005D3A82" w:rsidRPr="00EC5DD1" w:rsidRDefault="005D3A82" w:rsidP="005D3A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2659E88" w14:textId="788B9FA9" w:rsidR="005D3A82" w:rsidRDefault="005D3A82" w:rsidP="005D3A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5D3A82" w:rsidRPr="005D3A82" w:rsidRDefault="005D3A82" w:rsidP="005D3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5D3A82" w:rsidRPr="005D3A82" w:rsidRDefault="005D3A82" w:rsidP="005D3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5D3A82" w:rsidRPr="00206D86" w14:paraId="18665560" w14:textId="77777777" w:rsidTr="00F647B8">
        <w:trPr>
          <w:cantSplit/>
          <w:trHeight w:val="281"/>
        </w:trPr>
        <w:tc>
          <w:tcPr>
            <w:tcW w:w="636" w:type="dxa"/>
          </w:tcPr>
          <w:p w14:paraId="5C29B1C0" w14:textId="77777777" w:rsidR="005D3A82" w:rsidRDefault="005D3A82" w:rsidP="005D3A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5D3A82" w:rsidRDefault="005D3A82" w:rsidP="005D3A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359836CD" w:rsidR="005D3A82" w:rsidRPr="00EC5DD1" w:rsidRDefault="005D3A82" w:rsidP="005D3A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E6D57C6" w14:textId="195E3125" w:rsidR="005D3A82" w:rsidRDefault="005D3A82" w:rsidP="005D3A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5D3A82" w:rsidRPr="005D3A82" w:rsidRDefault="005D3A82" w:rsidP="005D3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5D3A82" w:rsidRPr="005D3A82" w:rsidRDefault="005D3A82" w:rsidP="005D3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5D3A82" w:rsidRPr="00206D86" w14:paraId="1522D495" w14:textId="77777777" w:rsidTr="00F647B8">
        <w:trPr>
          <w:cantSplit/>
          <w:trHeight w:val="281"/>
        </w:trPr>
        <w:tc>
          <w:tcPr>
            <w:tcW w:w="636" w:type="dxa"/>
          </w:tcPr>
          <w:p w14:paraId="28E5F91D" w14:textId="77777777" w:rsidR="005D3A82" w:rsidRDefault="005D3A82" w:rsidP="005D3A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5D3A82" w:rsidRDefault="005D3A82" w:rsidP="005D3A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2B7B1B42" w:rsidR="005D3A82" w:rsidRPr="00EC5DD1" w:rsidRDefault="005D3A82" w:rsidP="005D3A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73460F95" w14:textId="7DCC1F1F" w:rsidR="005D3A82" w:rsidRDefault="005D3A82" w:rsidP="005D3A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5D3A82" w:rsidRDefault="005D3A82" w:rsidP="005D3A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5D3A82" w:rsidRPr="00206D86" w:rsidRDefault="005D3A82" w:rsidP="005D3A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5D3A82" w:rsidRPr="00206D86" w14:paraId="1BBA95AF" w14:textId="77777777" w:rsidTr="00F647B8">
        <w:trPr>
          <w:cantSplit/>
          <w:trHeight w:val="281"/>
        </w:trPr>
        <w:tc>
          <w:tcPr>
            <w:tcW w:w="636" w:type="dxa"/>
          </w:tcPr>
          <w:p w14:paraId="744213D8" w14:textId="77777777" w:rsidR="005D3A82" w:rsidRDefault="005D3A82" w:rsidP="005D3A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5D3A82" w:rsidRDefault="005D3A82" w:rsidP="005D3A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5D3A82" w:rsidRPr="00206D86" w:rsidRDefault="005D3A82" w:rsidP="005D3A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2CD18314" w:rsidR="005D3A82" w:rsidRPr="00EC5DD1" w:rsidRDefault="005D3A82" w:rsidP="005D3A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2AF7013" w14:textId="1F12D883" w:rsidR="005D3A82" w:rsidRDefault="005D3A82" w:rsidP="005D3A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5D3A82" w:rsidRDefault="005D3A82" w:rsidP="005D3A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5D3A82" w:rsidRPr="00206D86" w:rsidRDefault="005D3A82" w:rsidP="005D3A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A2904" w:rsidRPr="00206D86" w14:paraId="12C8A794" w14:textId="77777777" w:rsidTr="00F647B8">
        <w:trPr>
          <w:cantSplit/>
          <w:trHeight w:val="281"/>
        </w:trPr>
        <w:tc>
          <w:tcPr>
            <w:tcW w:w="636" w:type="dxa"/>
          </w:tcPr>
          <w:p w14:paraId="600D20B5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7C9E5068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65A9819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01EBE5E2" w14:textId="77777777" w:rsidTr="00F647B8">
        <w:trPr>
          <w:cantSplit/>
          <w:trHeight w:val="281"/>
        </w:trPr>
        <w:tc>
          <w:tcPr>
            <w:tcW w:w="636" w:type="dxa"/>
          </w:tcPr>
          <w:p w14:paraId="36D187E5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607FA42F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76B18570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61CFC067" w14:textId="77777777" w:rsidTr="00F647B8">
        <w:trPr>
          <w:cantSplit/>
          <w:trHeight w:val="281"/>
        </w:trPr>
        <w:tc>
          <w:tcPr>
            <w:tcW w:w="636" w:type="dxa"/>
          </w:tcPr>
          <w:p w14:paraId="51DED130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1BCA8966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788EAFFC" w14:textId="77777777" w:rsidR="009A2904" w:rsidRP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5E891D33" w14:textId="77777777" w:rsidTr="00F647B8">
        <w:trPr>
          <w:cantSplit/>
          <w:trHeight w:val="281"/>
        </w:trPr>
        <w:tc>
          <w:tcPr>
            <w:tcW w:w="636" w:type="dxa"/>
          </w:tcPr>
          <w:p w14:paraId="7A151731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302B3E8C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64861D46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A2904" w:rsidRPr="00206D86" w14:paraId="23290309" w14:textId="77777777" w:rsidTr="00F647B8">
        <w:trPr>
          <w:cantSplit/>
          <w:trHeight w:val="281"/>
        </w:trPr>
        <w:tc>
          <w:tcPr>
            <w:tcW w:w="636" w:type="dxa"/>
          </w:tcPr>
          <w:p w14:paraId="4D320438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060B54C8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59DF7A54" w14:textId="2BF2F0DD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A2904" w:rsidRPr="00206D86" w14:paraId="580E384C" w14:textId="77777777" w:rsidTr="00F647B8">
        <w:trPr>
          <w:cantSplit/>
          <w:trHeight w:val="281"/>
        </w:trPr>
        <w:tc>
          <w:tcPr>
            <w:tcW w:w="636" w:type="dxa"/>
          </w:tcPr>
          <w:p w14:paraId="7766319B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7BC040EA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783B538B" w14:textId="5DCD7686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4144B5F7" w14:textId="77777777" w:rsidTr="00F647B8">
        <w:trPr>
          <w:cantSplit/>
          <w:trHeight w:val="281"/>
        </w:trPr>
        <w:tc>
          <w:tcPr>
            <w:tcW w:w="636" w:type="dxa"/>
          </w:tcPr>
          <w:p w14:paraId="3492A1D0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19873D0F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27F579D7" w14:textId="00862E8C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0F4200C3" w14:textId="77777777" w:rsidTr="00F647B8">
        <w:trPr>
          <w:cantSplit/>
          <w:trHeight w:val="281"/>
        </w:trPr>
        <w:tc>
          <w:tcPr>
            <w:tcW w:w="636" w:type="dxa"/>
          </w:tcPr>
          <w:p w14:paraId="04059AAD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743E193A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5B5B25AB" w14:textId="3ED10C7A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A2904" w:rsidRPr="00206D86" w14:paraId="6DF08197" w14:textId="77777777" w:rsidTr="00F647B8">
        <w:trPr>
          <w:cantSplit/>
          <w:trHeight w:val="281"/>
        </w:trPr>
        <w:tc>
          <w:tcPr>
            <w:tcW w:w="636" w:type="dxa"/>
          </w:tcPr>
          <w:p w14:paraId="7223E93E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0D5AA96E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68BA69FB" w14:textId="65DB3D1B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01A26830" w14:textId="77777777" w:rsidTr="00F647B8">
        <w:trPr>
          <w:cantSplit/>
          <w:trHeight w:val="281"/>
        </w:trPr>
        <w:tc>
          <w:tcPr>
            <w:tcW w:w="636" w:type="dxa"/>
          </w:tcPr>
          <w:p w14:paraId="3EA85E10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6A228F0A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803B779" w14:textId="51A634F3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9A2904" w:rsidRPr="00206D86" w14:paraId="3DFFF741" w14:textId="77777777" w:rsidTr="00F647B8">
        <w:trPr>
          <w:cantSplit/>
          <w:trHeight w:val="281"/>
        </w:trPr>
        <w:tc>
          <w:tcPr>
            <w:tcW w:w="636" w:type="dxa"/>
          </w:tcPr>
          <w:p w14:paraId="4E83BB00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4AD667AC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40BD6CB3" w14:textId="07426498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9A2904" w:rsidRPr="00206D86" w14:paraId="613A345A" w14:textId="77777777" w:rsidTr="00F647B8">
        <w:trPr>
          <w:cantSplit/>
          <w:trHeight w:val="281"/>
        </w:trPr>
        <w:tc>
          <w:tcPr>
            <w:tcW w:w="636" w:type="dxa"/>
          </w:tcPr>
          <w:p w14:paraId="1FBD457E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17AB1331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00363F15" w14:textId="66F710F2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46699DB5" w14:textId="77777777" w:rsidTr="00F647B8">
        <w:trPr>
          <w:cantSplit/>
          <w:trHeight w:val="281"/>
        </w:trPr>
        <w:tc>
          <w:tcPr>
            <w:tcW w:w="636" w:type="dxa"/>
          </w:tcPr>
          <w:p w14:paraId="10F74939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190BFB92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46B0036F" w14:textId="4548E323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A2904" w:rsidRPr="00206D86" w14:paraId="095D53D5" w14:textId="77777777" w:rsidTr="00F647B8">
        <w:trPr>
          <w:cantSplit/>
          <w:trHeight w:val="281"/>
        </w:trPr>
        <w:tc>
          <w:tcPr>
            <w:tcW w:w="636" w:type="dxa"/>
          </w:tcPr>
          <w:p w14:paraId="5CD41001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BBECF6D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703DC058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21E96668" w14:textId="77777777" w:rsidTr="00F647B8">
        <w:trPr>
          <w:cantSplit/>
          <w:trHeight w:val="281"/>
        </w:trPr>
        <w:tc>
          <w:tcPr>
            <w:tcW w:w="636" w:type="dxa"/>
          </w:tcPr>
          <w:p w14:paraId="5C65D1FE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62287C0F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25DB29B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A2904" w:rsidRPr="00206D86" w14:paraId="593C0BA3" w14:textId="77777777" w:rsidTr="00F647B8">
        <w:trPr>
          <w:cantSplit/>
          <w:trHeight w:val="281"/>
        </w:trPr>
        <w:tc>
          <w:tcPr>
            <w:tcW w:w="636" w:type="dxa"/>
          </w:tcPr>
          <w:p w14:paraId="120A5DA1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462C4834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6551D569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2545A25E" w14:textId="77777777" w:rsidTr="00F647B8">
        <w:trPr>
          <w:cantSplit/>
          <w:trHeight w:val="281"/>
        </w:trPr>
        <w:tc>
          <w:tcPr>
            <w:tcW w:w="636" w:type="dxa"/>
          </w:tcPr>
          <w:p w14:paraId="6F975483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2BDADD4A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44DFFC22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4316A0C0" w14:textId="77777777" w:rsidTr="00F647B8">
        <w:trPr>
          <w:cantSplit/>
          <w:trHeight w:val="281"/>
        </w:trPr>
        <w:tc>
          <w:tcPr>
            <w:tcW w:w="636" w:type="dxa"/>
          </w:tcPr>
          <w:p w14:paraId="7B72AE30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06683707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713104CD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323C9689" w14:textId="77777777" w:rsidTr="00F647B8">
        <w:trPr>
          <w:cantSplit/>
          <w:trHeight w:val="281"/>
        </w:trPr>
        <w:tc>
          <w:tcPr>
            <w:tcW w:w="636" w:type="dxa"/>
          </w:tcPr>
          <w:p w14:paraId="5621C86E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6713C488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09520D2F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6C05BD0F" w14:textId="77777777" w:rsidTr="00F647B8">
        <w:trPr>
          <w:cantSplit/>
          <w:trHeight w:val="281"/>
        </w:trPr>
        <w:tc>
          <w:tcPr>
            <w:tcW w:w="636" w:type="dxa"/>
          </w:tcPr>
          <w:p w14:paraId="5967C981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2C0E9CEA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7F959293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A2904" w:rsidRPr="00206D86" w14:paraId="3DFC4013" w14:textId="77777777" w:rsidTr="00F647B8">
        <w:trPr>
          <w:cantSplit/>
          <w:trHeight w:val="281"/>
        </w:trPr>
        <w:tc>
          <w:tcPr>
            <w:tcW w:w="636" w:type="dxa"/>
          </w:tcPr>
          <w:p w14:paraId="379F8EF8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47A69473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017F21AE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557B9463" w14:textId="77777777" w:rsidTr="00F647B8">
        <w:trPr>
          <w:cantSplit/>
          <w:trHeight w:val="281"/>
        </w:trPr>
        <w:tc>
          <w:tcPr>
            <w:tcW w:w="636" w:type="dxa"/>
          </w:tcPr>
          <w:p w14:paraId="1132DBAB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5C99D8A4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94C0077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9A2904" w:rsidRPr="00206D86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A2904" w:rsidRPr="00206D86" w14:paraId="10FA9D98" w14:textId="77777777" w:rsidTr="00F647B8">
        <w:trPr>
          <w:cantSplit/>
          <w:trHeight w:val="281"/>
        </w:trPr>
        <w:tc>
          <w:tcPr>
            <w:tcW w:w="636" w:type="dxa"/>
          </w:tcPr>
          <w:p w14:paraId="00F88065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1518F5C1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550217CF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9A2904" w:rsidRDefault="009A2904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E50697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A2904" w:rsidRPr="00206D86" w14:paraId="305F60BD" w14:textId="77777777" w:rsidTr="00F647B8">
        <w:trPr>
          <w:cantSplit/>
          <w:trHeight w:val="281"/>
        </w:trPr>
        <w:tc>
          <w:tcPr>
            <w:tcW w:w="636" w:type="dxa"/>
          </w:tcPr>
          <w:p w14:paraId="797C87F6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7998AF59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0F5D7A2C" w14:textId="77777777" w:rsidR="009A2904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E50697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A2904" w:rsidRPr="00206D86" w14:paraId="0030BB21" w14:textId="77777777" w:rsidTr="00F647B8">
        <w:trPr>
          <w:cantSplit/>
          <w:trHeight w:val="281"/>
        </w:trPr>
        <w:tc>
          <w:tcPr>
            <w:tcW w:w="636" w:type="dxa"/>
          </w:tcPr>
          <w:p w14:paraId="560F0C6C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718BD90C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425ABC46" w14:textId="324BA61D" w:rsidR="009A2904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E50697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A2904" w:rsidRPr="00206D86" w14:paraId="319A47A5" w14:textId="77777777" w:rsidTr="00F647B8">
        <w:trPr>
          <w:cantSplit/>
          <w:trHeight w:val="281"/>
        </w:trPr>
        <w:tc>
          <w:tcPr>
            <w:tcW w:w="636" w:type="dxa"/>
          </w:tcPr>
          <w:p w14:paraId="6887A2B3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1D129AF8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464670D9" w14:textId="77777777" w:rsidR="009A2904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E50697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E50697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2F25DBDA" w14:textId="77777777" w:rsidTr="00F647B8">
        <w:trPr>
          <w:cantSplit/>
          <w:trHeight w:val="281"/>
        </w:trPr>
        <w:tc>
          <w:tcPr>
            <w:tcW w:w="636" w:type="dxa"/>
          </w:tcPr>
          <w:p w14:paraId="06BB641B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6DCFEE70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A2A6B19" w14:textId="77777777" w:rsidR="009A2904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E50697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E50697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24DA6AF0" w14:textId="77777777" w:rsidTr="00F647B8">
        <w:trPr>
          <w:cantSplit/>
          <w:trHeight w:val="281"/>
        </w:trPr>
        <w:tc>
          <w:tcPr>
            <w:tcW w:w="636" w:type="dxa"/>
          </w:tcPr>
          <w:p w14:paraId="5A70123C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2B7DBB9C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28B166A7" w14:textId="77777777" w:rsidR="009A2904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E50697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12C4AF2D" w14:textId="77777777" w:rsidTr="00F647B8">
        <w:trPr>
          <w:cantSplit/>
          <w:trHeight w:val="281"/>
        </w:trPr>
        <w:tc>
          <w:tcPr>
            <w:tcW w:w="636" w:type="dxa"/>
          </w:tcPr>
          <w:p w14:paraId="6A4549A9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11932CBC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4B536FB" w14:textId="77777777" w:rsidR="009A2904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E50697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A2904" w:rsidRPr="00206D86" w14:paraId="5972B1F9" w14:textId="77777777" w:rsidTr="00F647B8">
        <w:trPr>
          <w:cantSplit/>
          <w:trHeight w:val="281"/>
        </w:trPr>
        <w:tc>
          <w:tcPr>
            <w:tcW w:w="636" w:type="dxa"/>
          </w:tcPr>
          <w:p w14:paraId="1E810F9E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5627F2B3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3AFB355" w14:textId="77777777" w:rsidR="009A2904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E50697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E50697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41EF6AF9" w14:textId="77777777" w:rsidTr="00F647B8">
        <w:trPr>
          <w:cantSplit/>
          <w:trHeight w:val="281"/>
        </w:trPr>
        <w:tc>
          <w:tcPr>
            <w:tcW w:w="636" w:type="dxa"/>
          </w:tcPr>
          <w:p w14:paraId="20228DA0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5596A507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6CC477F" w14:textId="77777777" w:rsidR="009A2904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E50697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281FE803" w14:textId="77777777" w:rsidTr="00F647B8">
        <w:trPr>
          <w:cantSplit/>
          <w:trHeight w:val="281"/>
        </w:trPr>
        <w:tc>
          <w:tcPr>
            <w:tcW w:w="636" w:type="dxa"/>
          </w:tcPr>
          <w:p w14:paraId="18E7BA76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0F45DBE2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6446A9D" w14:textId="77777777" w:rsidR="009A2904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E50697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A2904" w:rsidRPr="00206D86" w14:paraId="72CF1E38" w14:textId="77777777" w:rsidTr="00F647B8">
        <w:trPr>
          <w:cantSplit/>
          <w:trHeight w:val="281"/>
        </w:trPr>
        <w:tc>
          <w:tcPr>
            <w:tcW w:w="636" w:type="dxa"/>
          </w:tcPr>
          <w:p w14:paraId="6B148BA3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06111485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6B34517E" w14:textId="77777777" w:rsidR="009A2904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E50697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2ADEECE2" w14:textId="77777777" w:rsidTr="00F647B8">
        <w:trPr>
          <w:cantSplit/>
          <w:trHeight w:val="281"/>
        </w:trPr>
        <w:tc>
          <w:tcPr>
            <w:tcW w:w="636" w:type="dxa"/>
          </w:tcPr>
          <w:p w14:paraId="0EC73199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584CD442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546819F8" w14:textId="77777777" w:rsidR="009A2904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E50697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7078AB5E" w14:textId="77777777" w:rsidTr="00F647B8">
        <w:trPr>
          <w:cantSplit/>
          <w:trHeight w:val="281"/>
        </w:trPr>
        <w:tc>
          <w:tcPr>
            <w:tcW w:w="636" w:type="dxa"/>
          </w:tcPr>
          <w:p w14:paraId="4532591E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1677CCAF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26F3CB5" w14:textId="1896D87E" w:rsidR="009A2904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9A2904" w:rsidRPr="00206D86" w14:paraId="603C0750" w14:textId="77777777" w:rsidTr="00F647B8">
        <w:trPr>
          <w:cantSplit/>
          <w:trHeight w:val="281"/>
        </w:trPr>
        <w:tc>
          <w:tcPr>
            <w:tcW w:w="636" w:type="dxa"/>
          </w:tcPr>
          <w:p w14:paraId="60531727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09C4011F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68CECA84" w14:textId="42CE03EF" w:rsidR="009A2904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9A2904" w:rsidRPr="00206D86" w14:paraId="0992FB3D" w14:textId="77777777" w:rsidTr="00F647B8">
        <w:trPr>
          <w:cantSplit/>
          <w:trHeight w:val="281"/>
        </w:trPr>
        <w:tc>
          <w:tcPr>
            <w:tcW w:w="636" w:type="dxa"/>
          </w:tcPr>
          <w:p w14:paraId="79F16E56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3F6BBA15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52FF8012" w14:textId="26390AA9" w:rsidR="009A2904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E50697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E50697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A2904" w:rsidRPr="00206D86" w14:paraId="07704CAC" w14:textId="77777777" w:rsidTr="00F647B8">
        <w:trPr>
          <w:cantSplit/>
          <w:trHeight w:val="281"/>
        </w:trPr>
        <w:tc>
          <w:tcPr>
            <w:tcW w:w="636" w:type="dxa"/>
          </w:tcPr>
          <w:p w14:paraId="66BD08F5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22CE9DD5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5236EF23" w14:textId="77777777" w:rsidR="009A2904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E50697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E50697" w:rsidRPr="00206D86" w:rsidRDefault="00E50697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 w:rsidR="00D653EA"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32C21199" w14:textId="77777777" w:rsidTr="00F647B8">
        <w:trPr>
          <w:cantSplit/>
          <w:trHeight w:val="281"/>
        </w:trPr>
        <w:tc>
          <w:tcPr>
            <w:tcW w:w="636" w:type="dxa"/>
          </w:tcPr>
          <w:p w14:paraId="7A3A1D00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6B89C4ED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25AA7562" w14:textId="77777777" w:rsidR="009A2904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D653EA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D653EA" w:rsidRPr="00206D86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5DE582AF" w14:textId="77777777" w:rsidTr="00F647B8">
        <w:trPr>
          <w:cantSplit/>
          <w:trHeight w:val="281"/>
        </w:trPr>
        <w:tc>
          <w:tcPr>
            <w:tcW w:w="636" w:type="dxa"/>
          </w:tcPr>
          <w:p w14:paraId="5A29D7DF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1F549C0E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2D807713" w14:textId="77777777" w:rsidR="009A2904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D653EA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D653EA" w:rsidRPr="00206D86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7FED47EB" w14:textId="77777777" w:rsidTr="00F647B8">
        <w:trPr>
          <w:cantSplit/>
          <w:trHeight w:val="281"/>
        </w:trPr>
        <w:tc>
          <w:tcPr>
            <w:tcW w:w="636" w:type="dxa"/>
          </w:tcPr>
          <w:p w14:paraId="48D36A7C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0BF3848E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0504361F" w14:textId="0DF7E2C8" w:rsidR="00D653EA" w:rsidRPr="00D653EA" w:rsidRDefault="00D653EA" w:rsidP="00D653E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D653EA" w:rsidRPr="00D653EA" w:rsidRDefault="00D653EA" w:rsidP="00D653E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9A2904" w:rsidRPr="00206D86" w:rsidRDefault="00D653EA" w:rsidP="00D653E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582ED7C7" w14:textId="77777777" w:rsidTr="00F647B8">
        <w:trPr>
          <w:cantSplit/>
          <w:trHeight w:val="281"/>
        </w:trPr>
        <w:tc>
          <w:tcPr>
            <w:tcW w:w="636" w:type="dxa"/>
          </w:tcPr>
          <w:p w14:paraId="4CECFCF4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1830E94C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AEAA01E" w14:textId="77777777" w:rsidR="009A2904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D653EA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D653EA" w:rsidRPr="00206D86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3A744BB6" w14:textId="77777777" w:rsidTr="00F647B8">
        <w:trPr>
          <w:cantSplit/>
          <w:trHeight w:val="281"/>
        </w:trPr>
        <w:tc>
          <w:tcPr>
            <w:tcW w:w="636" w:type="dxa"/>
          </w:tcPr>
          <w:p w14:paraId="1818CA95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2772B472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59492E82" w14:textId="77777777" w:rsidR="009A2904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D653EA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D653EA" w:rsidRPr="00206D86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1D94D5CF" w14:textId="77777777" w:rsidTr="00F647B8">
        <w:trPr>
          <w:cantSplit/>
          <w:trHeight w:val="281"/>
        </w:trPr>
        <w:tc>
          <w:tcPr>
            <w:tcW w:w="636" w:type="dxa"/>
          </w:tcPr>
          <w:p w14:paraId="3332E3C8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768136DA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0A2E7681" w14:textId="77777777" w:rsidR="009A2904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D653EA" w:rsidRPr="00206D86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0848FFEF" w14:textId="77777777" w:rsidTr="00F647B8">
        <w:trPr>
          <w:cantSplit/>
          <w:trHeight w:val="281"/>
        </w:trPr>
        <w:tc>
          <w:tcPr>
            <w:tcW w:w="636" w:type="dxa"/>
          </w:tcPr>
          <w:p w14:paraId="71DB39D1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5622474C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26A0E75B" w14:textId="77777777" w:rsidR="009A2904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D653EA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D653EA" w:rsidRPr="00206D86" w:rsidRDefault="00D653EA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9A2904" w:rsidRPr="00206D86" w14:paraId="42FA78E0" w14:textId="77777777" w:rsidTr="00F647B8">
        <w:trPr>
          <w:cantSplit/>
          <w:trHeight w:val="281"/>
        </w:trPr>
        <w:tc>
          <w:tcPr>
            <w:tcW w:w="636" w:type="dxa"/>
          </w:tcPr>
          <w:p w14:paraId="0A4ABF13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7C16236B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65A8EAD1" w14:textId="62E7F5C4" w:rsidR="009A2904" w:rsidRPr="00F9620F" w:rsidRDefault="00F9620F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F9620F" w:rsidRPr="00206D86" w:rsidRDefault="00F9620F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9A2904" w:rsidRPr="00206D86" w14:paraId="42C67577" w14:textId="77777777" w:rsidTr="00F647B8">
        <w:trPr>
          <w:cantSplit/>
          <w:trHeight w:val="281"/>
        </w:trPr>
        <w:tc>
          <w:tcPr>
            <w:tcW w:w="636" w:type="dxa"/>
          </w:tcPr>
          <w:p w14:paraId="1DFBF5E1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7859C6E4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0250A6D7" w14:textId="41FD250C" w:rsidR="009A2904" w:rsidRPr="00F9620F" w:rsidRDefault="00F9620F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F9620F" w:rsidRPr="00206D86" w:rsidRDefault="00F9620F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9A2904" w:rsidRPr="00206D86" w14:paraId="293FD901" w14:textId="77777777" w:rsidTr="00F647B8">
        <w:trPr>
          <w:cantSplit/>
          <w:trHeight w:val="281"/>
        </w:trPr>
        <w:tc>
          <w:tcPr>
            <w:tcW w:w="636" w:type="dxa"/>
          </w:tcPr>
          <w:p w14:paraId="52952E1F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272FFEF5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756B1CE1" w14:textId="6E16C481" w:rsidR="009A2904" w:rsidRPr="00206D86" w:rsidRDefault="00F9620F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9A2904" w:rsidRPr="00206D86" w14:paraId="4FC501BD" w14:textId="77777777" w:rsidTr="00F647B8">
        <w:trPr>
          <w:cantSplit/>
          <w:trHeight w:val="281"/>
        </w:trPr>
        <w:tc>
          <w:tcPr>
            <w:tcW w:w="636" w:type="dxa"/>
          </w:tcPr>
          <w:p w14:paraId="1174B92F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7754C6A8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2EF3EF0E" w14:textId="7886DE2F" w:rsidR="009A2904" w:rsidRDefault="00F9620F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F9620F" w:rsidRPr="00206D86" w:rsidRDefault="00F9620F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9A2904" w:rsidRPr="00206D86" w14:paraId="4F049613" w14:textId="77777777" w:rsidTr="00F647B8">
        <w:trPr>
          <w:cantSplit/>
          <w:trHeight w:val="281"/>
        </w:trPr>
        <w:tc>
          <w:tcPr>
            <w:tcW w:w="636" w:type="dxa"/>
          </w:tcPr>
          <w:p w14:paraId="53E09543" w14:textId="77777777" w:rsidR="009A2904" w:rsidRDefault="009A2904" w:rsidP="009A29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9A2904" w:rsidRDefault="009A2904" w:rsidP="009A2904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9A2904" w:rsidRPr="00206D86" w:rsidRDefault="009A2904" w:rsidP="009A290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0A560A14" w:rsidR="009A2904" w:rsidRPr="00EC5DD1" w:rsidRDefault="009A2904" w:rsidP="009A290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75A87B9F" w14:textId="77777777" w:rsidR="009A2904" w:rsidRDefault="00F9620F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F9620F" w:rsidRPr="00206D86" w:rsidRDefault="00F9620F" w:rsidP="009A2904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62D1D6B8" w14:textId="77777777" w:rsidTr="00F647B8">
        <w:trPr>
          <w:cantSplit/>
          <w:trHeight w:val="281"/>
        </w:trPr>
        <w:tc>
          <w:tcPr>
            <w:tcW w:w="636" w:type="dxa"/>
          </w:tcPr>
          <w:p w14:paraId="7DFE2F04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5E5841C3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2A26D996" w14:textId="77777777" w:rsidR="00F9620F" w:rsidRDefault="00F9620F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F9620F" w:rsidRPr="00206D86" w:rsidRDefault="00F9620F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0AF2BE46" w14:textId="77777777" w:rsidTr="00F647B8">
        <w:trPr>
          <w:cantSplit/>
          <w:trHeight w:val="281"/>
        </w:trPr>
        <w:tc>
          <w:tcPr>
            <w:tcW w:w="636" w:type="dxa"/>
          </w:tcPr>
          <w:p w14:paraId="27273F84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7ADFB91E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6BC17FBF" w14:textId="77777777" w:rsidR="00F9620F" w:rsidRDefault="00F9620F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F9620F" w:rsidRPr="00206D86" w:rsidRDefault="00F9620F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F9620F" w:rsidRPr="00206D86" w14:paraId="6DFA99EF" w14:textId="77777777" w:rsidTr="00F647B8">
        <w:trPr>
          <w:cantSplit/>
          <w:trHeight w:val="281"/>
        </w:trPr>
        <w:tc>
          <w:tcPr>
            <w:tcW w:w="636" w:type="dxa"/>
          </w:tcPr>
          <w:p w14:paraId="1D7A3A5B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73CDA796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0DAC867" w14:textId="77777777" w:rsidR="00F9620F" w:rsidRDefault="00F9620F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F9620F" w:rsidRPr="00206D86" w:rsidRDefault="00F9620F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 w:rsidR="009E72F0"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F9620F" w:rsidRPr="00206D86" w14:paraId="35370AAB" w14:textId="77777777" w:rsidTr="00F647B8">
        <w:trPr>
          <w:cantSplit/>
          <w:trHeight w:val="281"/>
        </w:trPr>
        <w:tc>
          <w:tcPr>
            <w:tcW w:w="636" w:type="dxa"/>
          </w:tcPr>
          <w:p w14:paraId="41F061FB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33A310B7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A6AFB4A" w14:textId="3AE02451" w:rsidR="00F9620F" w:rsidRPr="00206D86" w:rsidRDefault="009E72F0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F9620F" w:rsidRPr="00206D86" w14:paraId="61511849" w14:textId="77777777" w:rsidTr="00F647B8">
        <w:trPr>
          <w:cantSplit/>
          <w:trHeight w:val="281"/>
        </w:trPr>
        <w:tc>
          <w:tcPr>
            <w:tcW w:w="636" w:type="dxa"/>
          </w:tcPr>
          <w:p w14:paraId="1BA11239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11C513A0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831BA5E" w14:textId="77777777" w:rsidR="00F9620F" w:rsidRDefault="009E72F0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9E72F0" w:rsidRPr="00206D86" w:rsidRDefault="009E72F0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3A8D0CA1" w14:textId="77777777" w:rsidTr="00F647B8">
        <w:trPr>
          <w:cantSplit/>
          <w:trHeight w:val="281"/>
        </w:trPr>
        <w:tc>
          <w:tcPr>
            <w:tcW w:w="636" w:type="dxa"/>
          </w:tcPr>
          <w:p w14:paraId="7F1D9FE0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508E9E1E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714CFF6" w14:textId="77777777" w:rsidR="00F9620F" w:rsidRDefault="009E72F0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9E72F0" w:rsidRDefault="009E72F0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9E72F0" w:rsidRPr="00206D86" w:rsidRDefault="009E72F0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F9620F" w:rsidRPr="00206D86" w14:paraId="47AB578D" w14:textId="77777777" w:rsidTr="00F647B8">
        <w:trPr>
          <w:cantSplit/>
          <w:trHeight w:val="281"/>
        </w:trPr>
        <w:tc>
          <w:tcPr>
            <w:tcW w:w="636" w:type="dxa"/>
          </w:tcPr>
          <w:p w14:paraId="502A4EE9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0A54B932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69D52922" w14:textId="77777777" w:rsidR="00F9620F" w:rsidRDefault="009E72F0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9E72F0" w:rsidRPr="00206D86" w:rsidRDefault="009E72F0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F9620F" w:rsidRPr="00206D86" w14:paraId="559FB530" w14:textId="77777777" w:rsidTr="00F647B8">
        <w:trPr>
          <w:cantSplit/>
          <w:trHeight w:val="281"/>
        </w:trPr>
        <w:tc>
          <w:tcPr>
            <w:tcW w:w="636" w:type="dxa"/>
          </w:tcPr>
          <w:p w14:paraId="134A84E8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6F5173E6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21415ACD" w14:textId="6EF5457A" w:rsidR="00F9620F" w:rsidRPr="009E72F0" w:rsidRDefault="009E72F0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9E72F0" w:rsidRPr="00206D86" w:rsidRDefault="009E72F0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F9620F" w:rsidRPr="00206D86" w14:paraId="04B63735" w14:textId="77777777" w:rsidTr="00F647B8">
        <w:trPr>
          <w:cantSplit/>
          <w:trHeight w:val="281"/>
        </w:trPr>
        <w:tc>
          <w:tcPr>
            <w:tcW w:w="636" w:type="dxa"/>
          </w:tcPr>
          <w:p w14:paraId="6AF6E05B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5C906E5C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70EE656F" w14:textId="6A821B73" w:rsidR="00F9620F" w:rsidRPr="00206D86" w:rsidRDefault="009E72F0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F9620F" w:rsidRPr="00206D86" w14:paraId="30E78FE4" w14:textId="77777777" w:rsidTr="00F647B8">
        <w:trPr>
          <w:cantSplit/>
          <w:trHeight w:val="281"/>
        </w:trPr>
        <w:tc>
          <w:tcPr>
            <w:tcW w:w="636" w:type="dxa"/>
          </w:tcPr>
          <w:p w14:paraId="5D70A4AC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2BE6B091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576EB45B" w14:textId="77777777" w:rsidR="00F9620F" w:rsidRDefault="009E72F0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9E72F0" w:rsidRPr="00206D86" w:rsidRDefault="009E72F0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F9620F" w:rsidRPr="00206D86" w14:paraId="5EE01B7A" w14:textId="77777777" w:rsidTr="00F647B8">
        <w:trPr>
          <w:cantSplit/>
          <w:trHeight w:val="281"/>
        </w:trPr>
        <w:tc>
          <w:tcPr>
            <w:tcW w:w="636" w:type="dxa"/>
          </w:tcPr>
          <w:p w14:paraId="3E87E9BB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4C1068CA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2642771B" w14:textId="103B68B5" w:rsidR="00F9620F" w:rsidRPr="00206D86" w:rsidRDefault="009E72F0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F9620F" w:rsidRPr="00206D86" w14:paraId="47A10934" w14:textId="77777777" w:rsidTr="00F647B8">
        <w:trPr>
          <w:cantSplit/>
          <w:trHeight w:val="281"/>
        </w:trPr>
        <w:tc>
          <w:tcPr>
            <w:tcW w:w="636" w:type="dxa"/>
          </w:tcPr>
          <w:p w14:paraId="568AFAE6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2C90FD7A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0DD905D6" w14:textId="77777777" w:rsidR="00F9620F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770619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F9620F" w:rsidRPr="00206D86" w14:paraId="1F604F24" w14:textId="77777777" w:rsidTr="00F647B8">
        <w:trPr>
          <w:cantSplit/>
          <w:trHeight w:val="281"/>
        </w:trPr>
        <w:tc>
          <w:tcPr>
            <w:tcW w:w="636" w:type="dxa"/>
          </w:tcPr>
          <w:p w14:paraId="07EAFABE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515900F8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6C4A1E13" w14:textId="77777777" w:rsidR="00F9620F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770619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770619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F9620F" w:rsidRPr="00206D86" w14:paraId="50F8C117" w14:textId="77777777" w:rsidTr="00F647B8">
        <w:trPr>
          <w:cantSplit/>
          <w:trHeight w:val="281"/>
        </w:trPr>
        <w:tc>
          <w:tcPr>
            <w:tcW w:w="636" w:type="dxa"/>
          </w:tcPr>
          <w:p w14:paraId="4CC8CCE7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0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5E870727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6CA835AA" w14:textId="77777777" w:rsidR="00F9620F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770619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F9620F" w:rsidRPr="00206D86" w14:paraId="7AEA5A03" w14:textId="77777777" w:rsidTr="00F647B8">
        <w:trPr>
          <w:cantSplit/>
          <w:trHeight w:val="281"/>
        </w:trPr>
        <w:tc>
          <w:tcPr>
            <w:tcW w:w="636" w:type="dxa"/>
          </w:tcPr>
          <w:p w14:paraId="72146991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1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7D2A53EE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0E3C31E5" w14:textId="77777777" w:rsidR="00F9620F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770619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20F62729" w14:textId="77777777" w:rsidTr="00F647B8">
        <w:trPr>
          <w:cantSplit/>
          <w:trHeight w:val="281"/>
        </w:trPr>
        <w:tc>
          <w:tcPr>
            <w:tcW w:w="636" w:type="dxa"/>
          </w:tcPr>
          <w:p w14:paraId="0B8C0D65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2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5BE2DFD3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271D88A4" w14:textId="77777777" w:rsidR="00F9620F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770619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5A76445C" w14:textId="77777777" w:rsidTr="00F647B8">
        <w:trPr>
          <w:cantSplit/>
          <w:trHeight w:val="281"/>
        </w:trPr>
        <w:tc>
          <w:tcPr>
            <w:tcW w:w="636" w:type="dxa"/>
          </w:tcPr>
          <w:p w14:paraId="738F274C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3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29B17FFD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7DA2CBC6" w14:textId="77777777" w:rsidR="00F9620F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770619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F9620F" w:rsidRPr="00206D86" w14:paraId="15335049" w14:textId="77777777" w:rsidTr="00F647B8">
        <w:trPr>
          <w:cantSplit/>
          <w:trHeight w:val="281"/>
        </w:trPr>
        <w:tc>
          <w:tcPr>
            <w:tcW w:w="636" w:type="dxa"/>
          </w:tcPr>
          <w:p w14:paraId="06296EA4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4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1987DAB0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224E15A5" w14:textId="77777777" w:rsidR="00F9620F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770619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62CB9D3D" w14:textId="77777777" w:rsidTr="00F647B8">
        <w:trPr>
          <w:cantSplit/>
          <w:trHeight w:val="281"/>
        </w:trPr>
        <w:tc>
          <w:tcPr>
            <w:tcW w:w="636" w:type="dxa"/>
          </w:tcPr>
          <w:p w14:paraId="6C9BCE38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5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0BDD5A3F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376774D" w14:textId="1B2EFCDF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F9620F" w:rsidRPr="00206D86" w14:paraId="230AEA76" w14:textId="77777777" w:rsidTr="00F647B8">
        <w:trPr>
          <w:cantSplit/>
          <w:trHeight w:val="281"/>
        </w:trPr>
        <w:tc>
          <w:tcPr>
            <w:tcW w:w="636" w:type="dxa"/>
          </w:tcPr>
          <w:p w14:paraId="385C05F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6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45DBE13A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3310B560" w14:textId="64491351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F9620F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7" w:history="1"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1F5C4CB5" w:rsidR="00F9620F" w:rsidRPr="00EC5DD1" w:rsidRDefault="00F9620F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C58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6"/>
      <w:bookmarkEnd w:id="7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p w14:paraId="1CD5907C" w14:textId="77777777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BD4D9B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BD4D9B" w:rsidRPr="005B0DB1" w:rsidRDefault="00BD4D9B" w:rsidP="00BD4D9B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D4D9B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BD4D9B" w:rsidRPr="005B0DB1" w:rsidRDefault="00BD4D9B" w:rsidP="00BD4D9B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1CD590A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BD4D9B" w:rsidRPr="005B0DB1" w:rsidRDefault="00BD4D9B" w:rsidP="00BD4D9B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D4D9B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BD4D9B" w:rsidRPr="005B0DB1" w:rsidRDefault="00BD4D9B" w:rsidP="00BD4D9B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1CD590C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BD4D9B" w:rsidRPr="005B0DB1" w:rsidRDefault="00BD4D9B" w:rsidP="00BD4D9B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BD4D9B" w:rsidRPr="005B0DB1" w:rsidRDefault="00BD4D9B" w:rsidP="00BD4D9B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1CD590D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BD4D9B" w:rsidRPr="005B0DB1" w:rsidRDefault="00BD4D9B" w:rsidP="00BD4D9B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538ACC78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D80E97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D80E97" w:rsidRPr="005B0DB1" w:rsidRDefault="00D80E97" w:rsidP="00D80E97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1CD590EC" w14:textId="0ED30584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F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D80E97" w:rsidRPr="005B0DB1" w:rsidRDefault="00D80E97" w:rsidP="00D80E9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D80E97" w:rsidRPr="005B0DB1" w:rsidRDefault="00D80E97" w:rsidP="00D80E97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1CD590FA" w14:textId="50875E56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D80E97" w:rsidRPr="005B0DB1" w:rsidRDefault="00D80E97" w:rsidP="00D80E97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D80E97" w:rsidRPr="005B0DB1" w:rsidRDefault="00D80E97" w:rsidP="00D80E97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1CD59108" w14:textId="743AEAB9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0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D80E97" w:rsidRPr="005B0DB1" w:rsidRDefault="00D80E97" w:rsidP="00D80E9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D80E97" w:rsidRPr="005B0DB1" w:rsidRDefault="00D80E97" w:rsidP="00D80E97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1CD59116" w14:textId="134BA11D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D80E97" w:rsidRPr="005B0DB1" w:rsidRDefault="00D80E97" w:rsidP="00D80E9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D80E97" w:rsidRPr="005B0DB1" w:rsidRDefault="00D80E97" w:rsidP="00D80E97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1CD59124" w14:textId="3CA843E7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D80E97" w:rsidRPr="005B0DB1" w:rsidRDefault="00D80E97" w:rsidP="00D80E97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D80E97" w:rsidRPr="005B0DB1" w:rsidRDefault="00D80E97" w:rsidP="00D80E97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1CD59132" w14:textId="1E41D50E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3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D80E97" w:rsidRPr="005B0DB1" w:rsidRDefault="00D80E97" w:rsidP="00D80E9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7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6"/>
        <w:gridCol w:w="2296"/>
        <w:gridCol w:w="944"/>
        <w:gridCol w:w="1348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CD7B73" w:rsidRPr="005B0DB1" w14:paraId="1CD591A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8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56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11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44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proofErr w:type="spellStart"/>
            <w:r w:rsidRPr="005B0DB1">
              <w:t>Fallback</w:t>
            </w:r>
            <w:proofErr w:type="spellEnd"/>
            <w:r w:rsidRPr="005B0DB1">
              <w:t xml:space="preserve"> group</w:t>
            </w:r>
          </w:p>
        </w:tc>
      </w:tr>
      <w:tr w:rsidR="00EB1B5B" w:rsidRPr="005B0DB1" w14:paraId="1CD591B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8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56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11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44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972458" w:rsidRPr="005B0DB1" w14:paraId="267A020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8A342A4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48B3C97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11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2E87F19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B7C6AA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67167EB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C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11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D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F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0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11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1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11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2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3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4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5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11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6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7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56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8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56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9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AC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B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C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E1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F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30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4420D1" w:rsidRPr="005B0DB1" w14:paraId="1CD5931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AF0B14" w:rsidRPr="005B0DB1" w14:paraId="1CD59327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AF0B14" w:rsidRPr="005B0DB1" w14:paraId="1CD59338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11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6D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7E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9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A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B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132C5" w:rsidRPr="005B0DB1" w14:paraId="1CD593C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D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3E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F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0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1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2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3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4B" w14:textId="77777777" w:rsidTr="0097245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5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338EA" w:rsidRPr="005B0DB1" w14:paraId="1CD5946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8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7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8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A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B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C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D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E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F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50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51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2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7505A" w:rsidRPr="005B0DB1" w14:paraId="1CD5953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6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7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8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7505A" w:rsidRPr="005B0DB1" w14:paraId="1CD5959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proofErr w:type="spellStart"/>
      <w:r w:rsidRPr="00963101">
        <w:t>fallback</w:t>
      </w:r>
      <w:proofErr w:type="spellEnd"/>
      <w:r w:rsidRPr="00963101">
        <w:t xml:space="preserve">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5848F9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5848F9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4D1D6C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4D1D6C">
              <w:rPr>
                <w:rFonts w:ascii="Arial" w:hAnsi="Arial" w:cs="Arial"/>
                <w:sz w:val="18"/>
                <w:szCs w:val="18"/>
              </w:rPr>
              <w:t xml:space="preserve">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CA_n260P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CA_n260(2P)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CA_n260D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CA_n260(3G)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CA_n260H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</w:t>
            </w:r>
            <w:proofErr w:type="spellStart"/>
            <w:r w:rsidRPr="00621D1D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ascii="Arial" w:hAnsi="Arial" w:cs="Arial"/>
                <w:sz w:val="18"/>
                <w:szCs w:val="18"/>
              </w:rPr>
              <w:t xml:space="preserve">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CA_n260G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CA_n260(2G)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CA_n260O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CA_n260(4G) Bandwidth Combination </w:t>
            </w:r>
            <w:proofErr w:type="spellStart"/>
            <w:r w:rsidRPr="00621D1D">
              <w:rPr>
                <w:rFonts w:cs="Arial"/>
                <w:b w:val="0"/>
                <w:sz w:val="18"/>
                <w:szCs w:val="18"/>
              </w:rPr>
              <w:t>Fallback</w:t>
            </w:r>
            <w:proofErr w:type="spellEnd"/>
            <w:r w:rsidRPr="00621D1D">
              <w:rPr>
                <w:rFonts w:cs="Arial"/>
                <w:b w:val="0"/>
                <w:sz w:val="18"/>
                <w:szCs w:val="18"/>
              </w:rPr>
              <w:t xml:space="preserve">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  <w:bookmarkStart w:id="8" w:name="_GoBack"/>
        <w:bookmarkEnd w:id="8"/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CA_n261D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CA_n261G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CA_n261I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 xml:space="preserve">See CA_n261H Bandwidth Combination </w:t>
            </w:r>
            <w:proofErr w:type="spellStart"/>
            <w:r w:rsidRPr="00822491">
              <w:rPr>
                <w:rFonts w:ascii="Arial" w:hAnsi="Arial" w:cs="Arial"/>
                <w:sz w:val="18"/>
                <w:szCs w:val="18"/>
              </w:rPr>
              <w:t>Fallback</w:t>
            </w:r>
            <w:proofErr w:type="spellEnd"/>
            <w:r w:rsidRPr="00822491">
              <w:rPr>
                <w:rFonts w:ascii="Arial" w:hAnsi="Arial" w:cs="Arial"/>
                <w:sz w:val="18"/>
                <w:szCs w:val="18"/>
              </w:rPr>
              <w:t xml:space="preserve">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8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104FE" w14:textId="77777777" w:rsidR="00654DA0" w:rsidRDefault="00654DA0">
      <w:r>
        <w:separator/>
      </w:r>
    </w:p>
  </w:endnote>
  <w:endnote w:type="continuationSeparator" w:id="0">
    <w:p w14:paraId="41FE9297" w14:textId="77777777" w:rsidR="00654DA0" w:rsidRDefault="00654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3D0D2" w14:textId="77777777" w:rsidR="00654DA0" w:rsidRDefault="00654DA0">
      <w:r>
        <w:separator/>
      </w:r>
    </w:p>
  </w:footnote>
  <w:footnote w:type="continuationSeparator" w:id="0">
    <w:p w14:paraId="021DFABF" w14:textId="77777777" w:rsidR="00654DA0" w:rsidRDefault="00654D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2D1"/>
    <w:rsid w:val="000205C5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2A56"/>
    <w:rsid w:val="00074740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4617"/>
    <w:rsid w:val="001759A7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E297D"/>
    <w:rsid w:val="001E35D3"/>
    <w:rsid w:val="001F3C29"/>
    <w:rsid w:val="001F7EB4"/>
    <w:rsid w:val="002000C2"/>
    <w:rsid w:val="00204BA5"/>
    <w:rsid w:val="00205F25"/>
    <w:rsid w:val="00206D86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C2D4A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412F"/>
    <w:rsid w:val="0033485B"/>
    <w:rsid w:val="00335FB2"/>
    <w:rsid w:val="00344158"/>
    <w:rsid w:val="00352493"/>
    <w:rsid w:val="00356336"/>
    <w:rsid w:val="00360ECE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789B"/>
    <w:rsid w:val="004260A5"/>
    <w:rsid w:val="00426C20"/>
    <w:rsid w:val="00432283"/>
    <w:rsid w:val="00434F26"/>
    <w:rsid w:val="0043745F"/>
    <w:rsid w:val="0044029F"/>
    <w:rsid w:val="004420D1"/>
    <w:rsid w:val="004554FC"/>
    <w:rsid w:val="00461C95"/>
    <w:rsid w:val="00463EFD"/>
    <w:rsid w:val="0048267C"/>
    <w:rsid w:val="004876B9"/>
    <w:rsid w:val="004916CC"/>
    <w:rsid w:val="00491900"/>
    <w:rsid w:val="00493A79"/>
    <w:rsid w:val="004A40BE"/>
    <w:rsid w:val="004A6A60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56E6"/>
    <w:rsid w:val="00606704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F188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408C2"/>
    <w:rsid w:val="009413A1"/>
    <w:rsid w:val="009437A2"/>
    <w:rsid w:val="00944B28"/>
    <w:rsid w:val="00950640"/>
    <w:rsid w:val="00960827"/>
    <w:rsid w:val="009608E5"/>
    <w:rsid w:val="00965E45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133A"/>
    <w:rsid w:val="009C2977"/>
    <w:rsid w:val="009C2DCC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5763"/>
    <w:rsid w:val="00A2119E"/>
    <w:rsid w:val="00A226C6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73B4C"/>
    <w:rsid w:val="00B73F75"/>
    <w:rsid w:val="00B83292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B2070"/>
    <w:rsid w:val="00BB7332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53A99"/>
    <w:rsid w:val="00D653EA"/>
    <w:rsid w:val="00D71F40"/>
    <w:rsid w:val="00D7378E"/>
    <w:rsid w:val="00D77416"/>
    <w:rsid w:val="00D80E97"/>
    <w:rsid w:val="00D80FC6"/>
    <w:rsid w:val="00D85D0E"/>
    <w:rsid w:val="00D90CF3"/>
    <w:rsid w:val="00D97157"/>
    <w:rsid w:val="00DA0653"/>
    <w:rsid w:val="00DA74F3"/>
    <w:rsid w:val="00DB3E1B"/>
    <w:rsid w:val="00DB69F3"/>
    <w:rsid w:val="00DB6E95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50697"/>
    <w:rsid w:val="00E524E1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B1B5B"/>
    <w:rsid w:val="00EC2842"/>
    <w:rsid w:val="00EC3039"/>
    <w:rsid w:val="00EC5DD1"/>
    <w:rsid w:val="00ED53B4"/>
    <w:rsid w:val="00ED5C93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647B8"/>
    <w:rsid w:val="00F70F1C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uiPriority w:val="99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meng.wang@team.telstra.com" TargetMode="External"/><Relationship Id="rId63" Type="http://schemas.openxmlformats.org/officeDocument/2006/relationships/hyperlink" Target="mailto:Marc.grant@att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meng.wang@team.telstra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meng.wang@team.telstra.com" TargetMode="External"/><Relationship Id="rId48" Type="http://schemas.openxmlformats.org/officeDocument/2006/relationships/hyperlink" Target="mailto:meng.wang@team.telstra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eng.wang@team.telstra.com" TargetMode="External"/><Relationship Id="rId60" Type="http://schemas.openxmlformats.org/officeDocument/2006/relationships/hyperlink" Target="mailto:Marc.grant@att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eng.wang@team.telstra.com" TargetMode="External"/><Relationship Id="rId45" Type="http://schemas.openxmlformats.org/officeDocument/2006/relationships/hyperlink" Target="mailto:meng.wang@team.telstra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per.lindell@ericsson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alessandro.trogolo@telecomitalia.it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meng.wang@team.telstra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meng.wang@team.telstra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fontTable" Target="fontTable.xm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masashi.fushiki@g.softbank.co.jp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theme" Target="theme/theme1.xm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eng.wang@team.telstra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D187A-C5F3-429F-BA46-B21E57A0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49</Pages>
  <Words>13768</Words>
  <Characters>72976</Characters>
  <Application>Microsoft Office Word</Application>
  <DocSecurity>0</DocSecurity>
  <Lines>608</Lines>
  <Paragraphs>173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86571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47</cp:revision>
  <cp:lastPrinted>2000-02-29T10:31:00Z</cp:lastPrinted>
  <dcterms:created xsi:type="dcterms:W3CDTF">2018-10-10T11:49:00Z</dcterms:created>
  <dcterms:modified xsi:type="dcterms:W3CDTF">2019-03-20T13:51:00Z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